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613" w:rsidRDefault="00AA1613" w:rsidP="00F1203A">
      <w:pPr>
        <w:rPr>
          <w:rFonts w:ascii="仿宋_GB2312" w:eastAsia="仿宋_GB2312" w:hAnsi="宋体"/>
          <w:bCs/>
          <w:color w:val="000000"/>
          <w:sz w:val="28"/>
          <w:szCs w:val="36"/>
        </w:rPr>
      </w:pPr>
      <w:r>
        <w:rPr>
          <w:rFonts w:ascii="仿宋_GB2312" w:eastAsia="仿宋_GB2312" w:hAnsi="宋体" w:hint="eastAsia"/>
          <w:bCs/>
          <w:color w:val="000000"/>
          <w:sz w:val="28"/>
          <w:szCs w:val="36"/>
        </w:rPr>
        <w:t>附件</w:t>
      </w:r>
      <w:r>
        <w:rPr>
          <w:rFonts w:ascii="仿宋_GB2312" w:eastAsia="仿宋_GB2312" w:hAnsi="宋体"/>
          <w:bCs/>
          <w:color w:val="000000"/>
          <w:sz w:val="28"/>
          <w:szCs w:val="36"/>
        </w:rPr>
        <w:t>1</w:t>
      </w:r>
      <w:r>
        <w:rPr>
          <w:rFonts w:ascii="仿宋_GB2312" w:eastAsia="仿宋_GB2312" w:hAnsi="宋体" w:hint="eastAsia"/>
          <w:bCs/>
          <w:color w:val="000000"/>
          <w:sz w:val="28"/>
          <w:szCs w:val="36"/>
        </w:rPr>
        <w:t>：</w:t>
      </w:r>
    </w:p>
    <w:p w:rsidR="00AA1613" w:rsidRPr="005D4E1D" w:rsidRDefault="00AA1613" w:rsidP="00F1203A">
      <w:pPr>
        <w:spacing w:line="360" w:lineRule="auto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 w:rsidRPr="00FE65E1">
        <w:rPr>
          <w:rFonts w:ascii="FangSong_GB2312 Identity H" w:hAnsi="FangSong_GB2312 Identity H" w:cs="FangSong_GB2312 Identity H"/>
          <w:color w:val="000000"/>
          <w:kern w:val="0"/>
          <w:sz w:val="30"/>
          <w:szCs w:val="30"/>
        </w:rPr>
        <w:t>201</w:t>
      </w:r>
      <w:r>
        <w:rPr>
          <w:rFonts w:ascii="FangSong_GB2312 Identity H" w:hAnsi="FangSong_GB2312 Identity H" w:cs="FangSong_GB2312 Identity H"/>
          <w:color w:val="000000"/>
          <w:kern w:val="0"/>
          <w:sz w:val="30"/>
          <w:szCs w:val="30"/>
        </w:rPr>
        <w:t>2</w:t>
      </w:r>
      <w:r w:rsidRPr="00FE65E1">
        <w:rPr>
          <w:rFonts w:ascii="FangSong_GB2312 Identity H" w:hAnsi="FangSong_GB2312 Identity H" w:cs="FangSong_GB2312 Identity H" w:hint="eastAsia"/>
          <w:color w:val="000000"/>
          <w:kern w:val="0"/>
          <w:sz w:val="30"/>
          <w:szCs w:val="30"/>
        </w:rPr>
        <w:t>年广东省营销师大赛（学生组）报名表</w:t>
      </w:r>
      <w:r>
        <w:rPr>
          <w:rFonts w:ascii="FangSong_GB2312 Identity H" w:hAnsi="FangSong_GB2312 Identity H" w:cs="FangSong_GB2312 Identity H"/>
          <w:color w:val="000000"/>
          <w:kern w:val="0"/>
          <w:sz w:val="30"/>
          <w:szCs w:val="30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1984"/>
        <w:gridCol w:w="1418"/>
        <w:gridCol w:w="1322"/>
        <w:gridCol w:w="1705"/>
      </w:tblGrid>
      <w:tr w:rsidR="00AA1613" w:rsidTr="00FD4F61">
        <w:tc>
          <w:tcPr>
            <w:tcW w:w="2093" w:type="dxa"/>
          </w:tcPr>
          <w:p w:rsidR="00AA1613" w:rsidRDefault="00AA1613" w:rsidP="00FD4F61">
            <w:pPr>
              <w:jc w:val="center"/>
              <w:rPr>
                <w:rFonts w:ascii="宋体"/>
                <w:bCs/>
                <w:color w:val="000000"/>
                <w:sz w:val="28"/>
                <w:szCs w:val="36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36"/>
              </w:rPr>
              <w:t>姓名</w:t>
            </w:r>
          </w:p>
        </w:tc>
        <w:tc>
          <w:tcPr>
            <w:tcW w:w="1984" w:type="dxa"/>
          </w:tcPr>
          <w:p w:rsidR="00AA1613" w:rsidRDefault="00AA1613" w:rsidP="00FD4F61">
            <w:pPr>
              <w:jc w:val="center"/>
              <w:rPr>
                <w:rFonts w:ascii="宋体"/>
                <w:bCs/>
                <w:color w:val="000000"/>
                <w:sz w:val="28"/>
                <w:szCs w:val="36"/>
              </w:rPr>
            </w:pPr>
          </w:p>
        </w:tc>
        <w:tc>
          <w:tcPr>
            <w:tcW w:w="1418" w:type="dxa"/>
          </w:tcPr>
          <w:p w:rsidR="00AA1613" w:rsidRDefault="00AA1613" w:rsidP="00FD4F61">
            <w:pPr>
              <w:jc w:val="center"/>
              <w:rPr>
                <w:rFonts w:ascii="宋体"/>
                <w:bCs/>
                <w:color w:val="000000"/>
                <w:sz w:val="28"/>
                <w:szCs w:val="36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36"/>
              </w:rPr>
              <w:t>性别</w:t>
            </w:r>
          </w:p>
        </w:tc>
        <w:tc>
          <w:tcPr>
            <w:tcW w:w="1322" w:type="dxa"/>
          </w:tcPr>
          <w:p w:rsidR="00AA1613" w:rsidRDefault="00AA1613" w:rsidP="00FD4F61">
            <w:pPr>
              <w:rPr>
                <w:rFonts w:ascii="宋体"/>
                <w:bCs/>
                <w:color w:val="000000"/>
                <w:sz w:val="28"/>
                <w:szCs w:val="36"/>
              </w:rPr>
            </w:pPr>
          </w:p>
        </w:tc>
        <w:tc>
          <w:tcPr>
            <w:tcW w:w="1705" w:type="dxa"/>
            <w:vMerge w:val="restart"/>
          </w:tcPr>
          <w:p w:rsidR="00AA1613" w:rsidRDefault="00AA1613" w:rsidP="00FD4F61">
            <w:pPr>
              <w:jc w:val="center"/>
              <w:rPr>
                <w:rFonts w:ascii="宋体"/>
                <w:bCs/>
                <w:color w:val="000000"/>
                <w:sz w:val="28"/>
                <w:szCs w:val="36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36"/>
              </w:rPr>
              <w:t>照片</w:t>
            </w:r>
          </w:p>
        </w:tc>
      </w:tr>
      <w:tr w:rsidR="00AA1613" w:rsidTr="00FD4F61">
        <w:tc>
          <w:tcPr>
            <w:tcW w:w="2093" w:type="dxa"/>
          </w:tcPr>
          <w:p w:rsidR="00AA1613" w:rsidRDefault="00AA1613" w:rsidP="00FD4F61">
            <w:pPr>
              <w:jc w:val="center"/>
              <w:rPr>
                <w:rFonts w:ascii="宋体"/>
                <w:bCs/>
                <w:color w:val="000000"/>
                <w:sz w:val="28"/>
                <w:szCs w:val="36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36"/>
              </w:rPr>
              <w:t>出生年月</w:t>
            </w:r>
          </w:p>
        </w:tc>
        <w:tc>
          <w:tcPr>
            <w:tcW w:w="1984" w:type="dxa"/>
          </w:tcPr>
          <w:p w:rsidR="00AA1613" w:rsidRDefault="00AA1613" w:rsidP="00FD4F61">
            <w:pPr>
              <w:jc w:val="center"/>
              <w:rPr>
                <w:rFonts w:ascii="宋体"/>
                <w:bCs/>
                <w:color w:val="000000"/>
                <w:sz w:val="28"/>
                <w:szCs w:val="36"/>
              </w:rPr>
            </w:pPr>
          </w:p>
        </w:tc>
        <w:tc>
          <w:tcPr>
            <w:tcW w:w="1418" w:type="dxa"/>
          </w:tcPr>
          <w:p w:rsidR="00AA1613" w:rsidRDefault="00AA1613" w:rsidP="00FD4F61">
            <w:pPr>
              <w:jc w:val="center"/>
              <w:rPr>
                <w:rFonts w:ascii="宋体"/>
                <w:bCs/>
                <w:color w:val="000000"/>
                <w:sz w:val="28"/>
                <w:szCs w:val="36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36"/>
              </w:rPr>
              <w:t>学历</w:t>
            </w:r>
          </w:p>
        </w:tc>
        <w:tc>
          <w:tcPr>
            <w:tcW w:w="1322" w:type="dxa"/>
          </w:tcPr>
          <w:p w:rsidR="00AA1613" w:rsidRDefault="00AA1613" w:rsidP="00FD4F61">
            <w:pPr>
              <w:rPr>
                <w:rFonts w:ascii="宋体"/>
                <w:bCs/>
                <w:color w:val="000000"/>
                <w:sz w:val="28"/>
                <w:szCs w:val="36"/>
              </w:rPr>
            </w:pPr>
          </w:p>
        </w:tc>
        <w:tc>
          <w:tcPr>
            <w:tcW w:w="1705" w:type="dxa"/>
            <w:vMerge/>
          </w:tcPr>
          <w:p w:rsidR="00AA1613" w:rsidRDefault="00AA1613" w:rsidP="00FD4F61">
            <w:pPr>
              <w:rPr>
                <w:rFonts w:ascii="宋体"/>
                <w:bCs/>
                <w:color w:val="000000"/>
                <w:sz w:val="28"/>
                <w:szCs w:val="36"/>
              </w:rPr>
            </w:pPr>
          </w:p>
        </w:tc>
      </w:tr>
      <w:tr w:rsidR="00AA1613" w:rsidTr="00FD4F61">
        <w:tc>
          <w:tcPr>
            <w:tcW w:w="2093" w:type="dxa"/>
          </w:tcPr>
          <w:p w:rsidR="00AA1613" w:rsidRDefault="00AA1613" w:rsidP="00FD4F61">
            <w:pPr>
              <w:jc w:val="center"/>
              <w:rPr>
                <w:rFonts w:ascii="宋体"/>
                <w:bCs/>
                <w:color w:val="000000"/>
                <w:sz w:val="28"/>
                <w:szCs w:val="36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36"/>
              </w:rPr>
              <w:t>身份证号码</w:t>
            </w:r>
          </w:p>
        </w:tc>
        <w:tc>
          <w:tcPr>
            <w:tcW w:w="4724" w:type="dxa"/>
            <w:gridSpan w:val="3"/>
          </w:tcPr>
          <w:p w:rsidR="00AA1613" w:rsidRDefault="00AA1613" w:rsidP="00FD4F61">
            <w:pPr>
              <w:rPr>
                <w:rFonts w:ascii="宋体"/>
                <w:bCs/>
                <w:color w:val="000000"/>
                <w:sz w:val="28"/>
                <w:szCs w:val="36"/>
              </w:rPr>
            </w:pPr>
          </w:p>
        </w:tc>
        <w:tc>
          <w:tcPr>
            <w:tcW w:w="1705" w:type="dxa"/>
            <w:vMerge/>
          </w:tcPr>
          <w:p w:rsidR="00AA1613" w:rsidRDefault="00AA1613" w:rsidP="00FD4F61">
            <w:pPr>
              <w:rPr>
                <w:rFonts w:ascii="宋体"/>
                <w:bCs/>
                <w:color w:val="000000"/>
                <w:sz w:val="28"/>
                <w:szCs w:val="36"/>
              </w:rPr>
            </w:pPr>
          </w:p>
        </w:tc>
      </w:tr>
      <w:tr w:rsidR="00AA1613" w:rsidTr="00FD4F61">
        <w:tc>
          <w:tcPr>
            <w:tcW w:w="2093" w:type="dxa"/>
          </w:tcPr>
          <w:p w:rsidR="00AA1613" w:rsidRDefault="00AA1613" w:rsidP="00FD4F61">
            <w:pPr>
              <w:jc w:val="center"/>
              <w:rPr>
                <w:rFonts w:ascii="宋体"/>
                <w:bCs/>
                <w:color w:val="000000"/>
                <w:sz w:val="28"/>
                <w:szCs w:val="36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36"/>
              </w:rPr>
              <w:t>院校</w:t>
            </w:r>
            <w:r>
              <w:rPr>
                <w:rFonts w:ascii="宋体" w:hAnsi="宋体"/>
                <w:bCs/>
                <w:color w:val="000000"/>
                <w:sz w:val="28"/>
                <w:szCs w:val="36"/>
              </w:rPr>
              <w:t>/</w:t>
            </w:r>
            <w:r>
              <w:rPr>
                <w:rFonts w:ascii="宋体" w:hAnsi="宋体" w:hint="eastAsia"/>
                <w:bCs/>
                <w:color w:val="000000"/>
                <w:sz w:val="28"/>
                <w:szCs w:val="36"/>
              </w:rPr>
              <w:t>单位名称</w:t>
            </w:r>
          </w:p>
        </w:tc>
        <w:tc>
          <w:tcPr>
            <w:tcW w:w="1984" w:type="dxa"/>
          </w:tcPr>
          <w:p w:rsidR="00AA1613" w:rsidRDefault="00AA1613" w:rsidP="00FD4F61">
            <w:pPr>
              <w:jc w:val="center"/>
              <w:rPr>
                <w:rFonts w:ascii="宋体"/>
                <w:bCs/>
                <w:color w:val="000000"/>
                <w:sz w:val="28"/>
                <w:szCs w:val="36"/>
              </w:rPr>
            </w:pPr>
          </w:p>
        </w:tc>
        <w:tc>
          <w:tcPr>
            <w:tcW w:w="1418" w:type="dxa"/>
          </w:tcPr>
          <w:p w:rsidR="00AA1613" w:rsidRDefault="00AA1613" w:rsidP="00FD4F61">
            <w:pPr>
              <w:jc w:val="center"/>
              <w:rPr>
                <w:rFonts w:ascii="宋体"/>
                <w:bCs/>
                <w:color w:val="000000"/>
                <w:sz w:val="28"/>
                <w:szCs w:val="36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36"/>
              </w:rPr>
              <w:t>参赛组别</w:t>
            </w:r>
          </w:p>
        </w:tc>
        <w:tc>
          <w:tcPr>
            <w:tcW w:w="3027" w:type="dxa"/>
            <w:gridSpan w:val="2"/>
          </w:tcPr>
          <w:p w:rsidR="00AA1613" w:rsidRDefault="00AA1613" w:rsidP="00FD4F61">
            <w:pPr>
              <w:rPr>
                <w:rFonts w:ascii="宋体"/>
                <w:bCs/>
                <w:color w:val="000000"/>
                <w:sz w:val="28"/>
                <w:szCs w:val="36"/>
              </w:rPr>
            </w:pPr>
          </w:p>
        </w:tc>
      </w:tr>
      <w:tr w:rsidR="00AA1613" w:rsidTr="00FD4F61">
        <w:tc>
          <w:tcPr>
            <w:tcW w:w="2093" w:type="dxa"/>
          </w:tcPr>
          <w:p w:rsidR="00AA1613" w:rsidRDefault="00AA1613" w:rsidP="00FD4F61">
            <w:pPr>
              <w:jc w:val="center"/>
              <w:rPr>
                <w:rFonts w:ascii="宋体"/>
                <w:bCs/>
                <w:color w:val="000000"/>
                <w:sz w:val="28"/>
                <w:szCs w:val="36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36"/>
              </w:rPr>
              <w:t>电子邮件</w:t>
            </w:r>
          </w:p>
        </w:tc>
        <w:tc>
          <w:tcPr>
            <w:tcW w:w="1984" w:type="dxa"/>
          </w:tcPr>
          <w:p w:rsidR="00AA1613" w:rsidRDefault="00AA1613" w:rsidP="00FD4F61">
            <w:pPr>
              <w:jc w:val="center"/>
              <w:rPr>
                <w:rFonts w:ascii="宋体"/>
                <w:bCs/>
                <w:color w:val="000000"/>
                <w:sz w:val="28"/>
                <w:szCs w:val="36"/>
              </w:rPr>
            </w:pPr>
          </w:p>
        </w:tc>
        <w:tc>
          <w:tcPr>
            <w:tcW w:w="1418" w:type="dxa"/>
          </w:tcPr>
          <w:p w:rsidR="00AA1613" w:rsidRDefault="00AA1613" w:rsidP="00FD4F61">
            <w:pPr>
              <w:jc w:val="center"/>
              <w:rPr>
                <w:rFonts w:ascii="宋体"/>
                <w:bCs/>
                <w:color w:val="000000"/>
                <w:sz w:val="28"/>
                <w:szCs w:val="36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36"/>
              </w:rPr>
              <w:t>邮编</w:t>
            </w:r>
          </w:p>
        </w:tc>
        <w:tc>
          <w:tcPr>
            <w:tcW w:w="3027" w:type="dxa"/>
            <w:gridSpan w:val="2"/>
          </w:tcPr>
          <w:p w:rsidR="00AA1613" w:rsidRDefault="00AA1613" w:rsidP="00FD4F61">
            <w:pPr>
              <w:rPr>
                <w:rFonts w:ascii="宋体"/>
                <w:bCs/>
                <w:color w:val="000000"/>
                <w:sz w:val="28"/>
                <w:szCs w:val="36"/>
              </w:rPr>
            </w:pPr>
          </w:p>
        </w:tc>
      </w:tr>
      <w:tr w:rsidR="00AA1613" w:rsidTr="00FD4F61">
        <w:tc>
          <w:tcPr>
            <w:tcW w:w="2093" w:type="dxa"/>
          </w:tcPr>
          <w:p w:rsidR="00AA1613" w:rsidRDefault="00AA1613" w:rsidP="00FD4F61">
            <w:pPr>
              <w:jc w:val="center"/>
              <w:rPr>
                <w:rFonts w:ascii="宋体"/>
                <w:bCs/>
                <w:color w:val="000000"/>
                <w:sz w:val="28"/>
                <w:szCs w:val="36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36"/>
              </w:rPr>
              <w:t>联系地址</w:t>
            </w:r>
          </w:p>
        </w:tc>
        <w:tc>
          <w:tcPr>
            <w:tcW w:w="6429" w:type="dxa"/>
            <w:gridSpan w:val="4"/>
          </w:tcPr>
          <w:p w:rsidR="00AA1613" w:rsidRDefault="00AA1613" w:rsidP="00FD4F61">
            <w:pPr>
              <w:rPr>
                <w:rFonts w:ascii="宋体"/>
                <w:bCs/>
                <w:color w:val="000000"/>
                <w:sz w:val="28"/>
                <w:szCs w:val="36"/>
              </w:rPr>
            </w:pPr>
          </w:p>
        </w:tc>
      </w:tr>
      <w:tr w:rsidR="00AA1613" w:rsidTr="00FD4F61">
        <w:tc>
          <w:tcPr>
            <w:tcW w:w="2093" w:type="dxa"/>
          </w:tcPr>
          <w:p w:rsidR="00AA1613" w:rsidRDefault="00AA1613" w:rsidP="00FD4F61">
            <w:pPr>
              <w:jc w:val="center"/>
              <w:rPr>
                <w:rFonts w:ascii="宋体"/>
                <w:bCs/>
                <w:color w:val="000000"/>
                <w:sz w:val="28"/>
                <w:szCs w:val="36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36"/>
              </w:rPr>
              <w:t>电话</w:t>
            </w:r>
          </w:p>
        </w:tc>
        <w:tc>
          <w:tcPr>
            <w:tcW w:w="1984" w:type="dxa"/>
          </w:tcPr>
          <w:p w:rsidR="00AA1613" w:rsidRDefault="00AA1613" w:rsidP="00FD4F61">
            <w:pPr>
              <w:jc w:val="center"/>
              <w:rPr>
                <w:rFonts w:ascii="宋体"/>
                <w:bCs/>
                <w:color w:val="000000"/>
                <w:sz w:val="28"/>
                <w:szCs w:val="36"/>
              </w:rPr>
            </w:pPr>
          </w:p>
        </w:tc>
        <w:tc>
          <w:tcPr>
            <w:tcW w:w="1418" w:type="dxa"/>
          </w:tcPr>
          <w:p w:rsidR="00AA1613" w:rsidRDefault="00AA1613" w:rsidP="00FD4F61">
            <w:pPr>
              <w:jc w:val="center"/>
              <w:rPr>
                <w:rFonts w:ascii="宋体"/>
                <w:bCs/>
                <w:color w:val="000000"/>
                <w:sz w:val="28"/>
                <w:szCs w:val="36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36"/>
              </w:rPr>
              <w:t>手机</w:t>
            </w:r>
          </w:p>
        </w:tc>
        <w:tc>
          <w:tcPr>
            <w:tcW w:w="3027" w:type="dxa"/>
            <w:gridSpan w:val="2"/>
          </w:tcPr>
          <w:p w:rsidR="00AA1613" w:rsidRDefault="00AA1613" w:rsidP="00FD4F61">
            <w:pPr>
              <w:rPr>
                <w:rFonts w:ascii="宋体"/>
                <w:bCs/>
                <w:color w:val="000000"/>
                <w:sz w:val="28"/>
                <w:szCs w:val="36"/>
              </w:rPr>
            </w:pPr>
          </w:p>
        </w:tc>
      </w:tr>
      <w:tr w:rsidR="00AA1613" w:rsidTr="00FD4F61">
        <w:trPr>
          <w:trHeight w:val="2419"/>
        </w:trPr>
        <w:tc>
          <w:tcPr>
            <w:tcW w:w="2093" w:type="dxa"/>
          </w:tcPr>
          <w:p w:rsidR="00AA1613" w:rsidRDefault="00AA1613" w:rsidP="00FD4F61">
            <w:pPr>
              <w:jc w:val="center"/>
              <w:rPr>
                <w:rFonts w:ascii="宋体"/>
                <w:bCs/>
                <w:color w:val="000000"/>
                <w:sz w:val="28"/>
                <w:szCs w:val="36"/>
              </w:rPr>
            </w:pPr>
          </w:p>
          <w:p w:rsidR="00AA1613" w:rsidRDefault="00AA1613" w:rsidP="00AA1613">
            <w:pPr>
              <w:ind w:firstLineChars="50" w:firstLine="31680"/>
              <w:rPr>
                <w:rFonts w:ascii="宋体"/>
                <w:bCs/>
                <w:color w:val="000000"/>
                <w:sz w:val="28"/>
                <w:szCs w:val="36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36"/>
              </w:rPr>
              <w:t>备注说明</w:t>
            </w:r>
          </w:p>
          <w:p w:rsidR="00AA1613" w:rsidRDefault="00AA1613" w:rsidP="00FD4F61">
            <w:pPr>
              <w:jc w:val="left"/>
              <w:rPr>
                <w:rFonts w:asci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（是否参加培训）</w:t>
            </w:r>
          </w:p>
        </w:tc>
        <w:tc>
          <w:tcPr>
            <w:tcW w:w="6429" w:type="dxa"/>
            <w:gridSpan w:val="4"/>
          </w:tcPr>
          <w:p w:rsidR="00AA1613" w:rsidRDefault="00AA1613" w:rsidP="00FD4F61">
            <w:pPr>
              <w:rPr>
                <w:rFonts w:ascii="宋体"/>
                <w:bCs/>
                <w:color w:val="000000"/>
                <w:sz w:val="28"/>
                <w:szCs w:val="36"/>
              </w:rPr>
            </w:pPr>
          </w:p>
        </w:tc>
      </w:tr>
      <w:tr w:rsidR="00AA1613" w:rsidTr="00FD4F61">
        <w:trPr>
          <w:trHeight w:val="2132"/>
        </w:trPr>
        <w:tc>
          <w:tcPr>
            <w:tcW w:w="8522" w:type="dxa"/>
            <w:gridSpan w:val="5"/>
          </w:tcPr>
          <w:p w:rsidR="00AA1613" w:rsidRDefault="00AA1613" w:rsidP="00FD4F61">
            <w:pPr>
              <w:jc w:val="left"/>
              <w:rPr>
                <w:rFonts w:asci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特此声明：</w:t>
            </w:r>
          </w:p>
          <w:p w:rsidR="00AA1613" w:rsidRDefault="00AA1613" w:rsidP="00AA1613">
            <w:pPr>
              <w:ind w:firstLineChars="200" w:firstLine="31680"/>
              <w:jc w:val="left"/>
              <w:rPr>
                <w:rFonts w:asci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本人所填写的作者介绍，内容真实可靠；本人同意并遵守大赛的各项规则；本人同意所提交的作品一经提交</w:t>
            </w:r>
            <w:r>
              <w:rPr>
                <w:rFonts w:ascii="宋体"/>
                <w:bCs/>
                <w:color w:val="000000"/>
                <w:szCs w:val="21"/>
              </w:rPr>
              <w:t>,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版权归大赛组委会。</w:t>
            </w:r>
          </w:p>
          <w:p w:rsidR="00AA1613" w:rsidRDefault="00AA1613" w:rsidP="00FD4F61">
            <w:pPr>
              <w:jc w:val="left"/>
              <w:rPr>
                <w:rFonts w:ascii="宋体"/>
                <w:bCs/>
                <w:color w:val="000000"/>
                <w:sz w:val="24"/>
              </w:rPr>
            </w:pPr>
          </w:p>
          <w:p w:rsidR="00AA1613" w:rsidRDefault="00AA1613" w:rsidP="00FD4F61">
            <w:pPr>
              <w:jc w:val="left"/>
              <w:rPr>
                <w:rFonts w:ascii="宋体"/>
                <w:bCs/>
                <w:color w:val="000000"/>
                <w:sz w:val="24"/>
              </w:rPr>
            </w:pPr>
          </w:p>
          <w:p w:rsidR="00AA1613" w:rsidRDefault="00AA1613" w:rsidP="00FD4F61">
            <w:pPr>
              <w:rPr>
                <w:rFonts w:ascii="仿宋_GB2312" w:eastAsia="仿宋_GB2312" w:hAnsi="宋体"/>
                <w:bCs/>
                <w:color w:val="000000"/>
                <w:sz w:val="28"/>
                <w:szCs w:val="36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参赛者签名：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                                 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日期：</w:t>
            </w:r>
          </w:p>
        </w:tc>
      </w:tr>
    </w:tbl>
    <w:p w:rsidR="00AA1613" w:rsidRPr="00913149" w:rsidRDefault="00AA1613" w:rsidP="00BF2859">
      <w:pPr>
        <w:pStyle w:val="BodyText"/>
        <w:ind w:right="400"/>
        <w:jc w:val="right"/>
        <w:rPr>
          <w:sz w:val="21"/>
          <w:szCs w:val="21"/>
        </w:rPr>
      </w:pPr>
      <w:r w:rsidRPr="00913149">
        <w:rPr>
          <w:rFonts w:hint="eastAsia"/>
          <w:sz w:val="21"/>
          <w:szCs w:val="21"/>
        </w:rPr>
        <w:t>（此表复印有效）</w:t>
      </w:r>
    </w:p>
    <w:p w:rsidR="00AA1613" w:rsidRPr="00673FDE" w:rsidRDefault="00AA1613" w:rsidP="00A74462">
      <w:pPr>
        <w:pStyle w:val="BodyText"/>
        <w:snapToGrid w:val="0"/>
        <w:spacing w:after="0"/>
        <w:rPr>
          <w:b/>
          <w:kern w:val="2"/>
          <w:sz w:val="21"/>
          <w:szCs w:val="22"/>
        </w:rPr>
      </w:pPr>
      <w:r w:rsidRPr="00673FDE">
        <w:rPr>
          <w:rFonts w:hint="eastAsia"/>
          <w:b/>
          <w:kern w:val="2"/>
          <w:sz w:val="21"/>
          <w:szCs w:val="22"/>
        </w:rPr>
        <w:t>注意事项：</w:t>
      </w:r>
    </w:p>
    <w:p w:rsidR="00AA1613" w:rsidRPr="001D2220" w:rsidRDefault="00AA1613" w:rsidP="00A74462">
      <w:pPr>
        <w:snapToGrid w:val="0"/>
        <w:rPr>
          <w:rFonts w:ascii="黑体" w:eastAsia="黑体" w:hAnsi="黑体"/>
          <w:bCs/>
          <w:color w:val="000000"/>
          <w:sz w:val="36"/>
          <w:szCs w:val="36"/>
        </w:rPr>
      </w:pPr>
      <w:r>
        <w:rPr>
          <w:rFonts w:hint="eastAsia"/>
          <w:b/>
        </w:rPr>
        <w:t>表格说明：</w:t>
      </w:r>
      <w:r>
        <w:rPr>
          <w:rFonts w:hint="eastAsia"/>
        </w:rPr>
        <w:t>参加助理营销</w:t>
      </w:r>
      <w:r w:rsidRPr="0067185B">
        <w:rPr>
          <w:rFonts w:hint="eastAsia"/>
        </w:rPr>
        <w:t>师考</w:t>
      </w:r>
      <w:r w:rsidRPr="00390E47">
        <w:rPr>
          <w:rFonts w:hint="eastAsia"/>
        </w:rPr>
        <w:t>证</w:t>
      </w:r>
      <w:r>
        <w:rPr>
          <w:rFonts w:hint="eastAsia"/>
        </w:rPr>
        <w:t>和比赛的学生均要填写该</w:t>
      </w:r>
      <w:r w:rsidRPr="001D2220">
        <w:rPr>
          <w:rFonts w:hint="eastAsia"/>
        </w:rPr>
        <w:t>报名表</w:t>
      </w:r>
      <w:r w:rsidRPr="00390E47">
        <w:rPr>
          <w:rFonts w:ascii="宋体" w:hAnsi="宋体" w:cs="宋体" w:hint="eastAsia"/>
        </w:rPr>
        <w:t>。</w:t>
      </w:r>
    </w:p>
    <w:p w:rsidR="00AA1613" w:rsidRDefault="00AA1613" w:rsidP="00F1203A">
      <w:pPr>
        <w:rPr>
          <w:szCs w:val="21"/>
        </w:rPr>
      </w:pPr>
      <w:r w:rsidRPr="00673FDE">
        <w:rPr>
          <w:rFonts w:hint="eastAsia"/>
          <w:b/>
        </w:rPr>
        <w:t>报名时间：</w:t>
      </w:r>
      <w:r>
        <w:rPr>
          <w:szCs w:val="21"/>
        </w:rPr>
        <w:t>2012</w:t>
      </w:r>
      <w:r>
        <w:rPr>
          <w:rFonts w:hint="eastAsia"/>
          <w:szCs w:val="21"/>
        </w:rPr>
        <w:t>年</w:t>
      </w:r>
      <w:r>
        <w:rPr>
          <w:szCs w:val="21"/>
        </w:rPr>
        <w:t>11</w:t>
      </w:r>
      <w:r>
        <w:rPr>
          <w:rFonts w:hint="eastAsia"/>
          <w:szCs w:val="21"/>
        </w:rPr>
        <w:t>月</w:t>
      </w:r>
      <w:r>
        <w:rPr>
          <w:szCs w:val="21"/>
        </w:rPr>
        <w:t>8</w:t>
      </w:r>
      <w:r>
        <w:rPr>
          <w:rFonts w:hint="eastAsia"/>
          <w:szCs w:val="21"/>
        </w:rPr>
        <w:t>日前截止报名。</w:t>
      </w:r>
    </w:p>
    <w:p w:rsidR="00AA1613" w:rsidRDefault="00AA1613" w:rsidP="00F1203A">
      <w:pPr>
        <w:rPr>
          <w:rFonts w:ascii="宋体" w:cs="宋体"/>
          <w:color w:val="000000"/>
          <w:kern w:val="0"/>
          <w:szCs w:val="21"/>
        </w:rPr>
      </w:pPr>
      <w:r w:rsidRPr="00673FDE">
        <w:rPr>
          <w:rFonts w:hint="eastAsia"/>
          <w:b/>
        </w:rPr>
        <w:t>报名</w:t>
      </w:r>
      <w:r>
        <w:rPr>
          <w:rFonts w:hint="eastAsia"/>
          <w:b/>
        </w:rPr>
        <w:t>材料：</w:t>
      </w:r>
      <w:r w:rsidRPr="00AF0514">
        <w:rPr>
          <w:rFonts w:ascii="宋体" w:hAnsi="宋体" w:cs="宋体" w:hint="eastAsia"/>
          <w:color w:val="000000"/>
          <w:kern w:val="0"/>
          <w:szCs w:val="21"/>
        </w:rPr>
        <w:t>报名表（</w:t>
      </w:r>
      <w:r>
        <w:rPr>
          <w:rFonts w:ascii="宋体" w:hAnsi="宋体" w:cs="宋体" w:hint="eastAsia"/>
          <w:color w:val="000000"/>
          <w:kern w:val="0"/>
          <w:szCs w:val="21"/>
        </w:rPr>
        <w:t>参见</w:t>
      </w:r>
      <w:r w:rsidRPr="00AF0514">
        <w:rPr>
          <w:rFonts w:ascii="宋体" w:hAnsi="宋体" w:cs="宋体" w:hint="eastAsia"/>
          <w:color w:val="000000"/>
          <w:kern w:val="0"/>
          <w:szCs w:val="21"/>
        </w:rPr>
        <w:t>单位统一格式）；身份证复印件；大一寸白底彩色免冠正面近照</w:t>
      </w:r>
      <w:r w:rsidRPr="00AF0514">
        <w:rPr>
          <w:rFonts w:ascii="宋体" w:hAnsi="宋体" w:cs="宋体"/>
          <w:color w:val="000000"/>
          <w:kern w:val="0"/>
          <w:szCs w:val="21"/>
        </w:rPr>
        <w:t>4</w:t>
      </w:r>
      <w:r w:rsidRPr="00AF0514">
        <w:rPr>
          <w:rFonts w:ascii="宋体" w:hAnsi="宋体" w:cs="宋体" w:hint="eastAsia"/>
          <w:color w:val="000000"/>
          <w:kern w:val="0"/>
          <w:szCs w:val="21"/>
        </w:rPr>
        <w:t>张（照片背面注明选手单位名及本人姓名）</w:t>
      </w:r>
      <w:r>
        <w:rPr>
          <w:rFonts w:ascii="宋体" w:hAnsi="宋体" w:cs="宋体" w:hint="eastAsia"/>
          <w:color w:val="000000"/>
          <w:kern w:val="0"/>
          <w:szCs w:val="21"/>
        </w:rPr>
        <w:t>。</w:t>
      </w:r>
    </w:p>
    <w:p w:rsidR="00AA1613" w:rsidRDefault="00AA1613" w:rsidP="00F1203A">
      <w:pPr>
        <w:rPr>
          <w:szCs w:val="21"/>
        </w:rPr>
      </w:pPr>
      <w:r w:rsidRPr="00673FDE">
        <w:rPr>
          <w:rFonts w:hint="eastAsia"/>
          <w:b/>
        </w:rPr>
        <w:t>东莞分赛区指定报名点：</w:t>
      </w:r>
      <w:r>
        <w:rPr>
          <w:rFonts w:hint="eastAsia"/>
          <w:szCs w:val="21"/>
        </w:rPr>
        <w:t>广东创新科技职业学院办公楼经济管理系</w:t>
      </w:r>
      <w:r>
        <w:rPr>
          <w:szCs w:val="21"/>
        </w:rPr>
        <w:t>205</w:t>
      </w:r>
      <w:r>
        <w:rPr>
          <w:rFonts w:hint="eastAsia"/>
          <w:szCs w:val="21"/>
        </w:rPr>
        <w:t>。</w:t>
      </w:r>
    </w:p>
    <w:p w:rsidR="00AA1613" w:rsidRPr="00A83CC2" w:rsidRDefault="00AA1613" w:rsidP="00FE5D75">
      <w:pPr>
        <w:widowControl/>
        <w:snapToGrid w:val="0"/>
        <w:spacing w:beforeLines="50" w:afterLines="50" w:line="360" w:lineRule="auto"/>
        <w:jc w:val="left"/>
        <w:rPr>
          <w:rFonts w:ascii="宋体" w:cs="宋体"/>
          <w:color w:val="000000"/>
          <w:kern w:val="0"/>
          <w:szCs w:val="21"/>
        </w:rPr>
      </w:pPr>
      <w:r w:rsidRPr="00647153">
        <w:rPr>
          <w:rFonts w:hint="eastAsia"/>
          <w:b/>
        </w:rPr>
        <w:t>报名费用：</w:t>
      </w:r>
      <w:r>
        <w:rPr>
          <w:rFonts w:ascii="宋体" w:hAnsi="宋体" w:cs="宋体" w:hint="eastAsia"/>
          <w:color w:val="000000"/>
          <w:kern w:val="0"/>
          <w:szCs w:val="21"/>
        </w:rPr>
        <w:t>个人报名费用</w:t>
      </w:r>
      <w:r>
        <w:rPr>
          <w:rFonts w:ascii="宋体" w:hAnsi="宋体" w:cs="宋体"/>
          <w:color w:val="000000"/>
          <w:kern w:val="0"/>
          <w:szCs w:val="21"/>
        </w:rPr>
        <w:t>630</w:t>
      </w:r>
      <w:r>
        <w:rPr>
          <w:rFonts w:ascii="宋体" w:hAnsi="宋体" w:cs="宋体" w:hint="eastAsia"/>
          <w:color w:val="000000"/>
          <w:kern w:val="0"/>
          <w:szCs w:val="21"/>
        </w:rPr>
        <w:t>元</w:t>
      </w:r>
      <w:r>
        <w:rPr>
          <w:rFonts w:ascii="宋体" w:hAnsi="宋体" w:cs="宋体"/>
          <w:color w:val="000000"/>
          <w:kern w:val="0"/>
          <w:szCs w:val="21"/>
        </w:rPr>
        <w:t>/</w:t>
      </w:r>
      <w:r>
        <w:rPr>
          <w:rFonts w:ascii="宋体" w:hAnsi="宋体" w:cs="宋体" w:hint="eastAsia"/>
          <w:color w:val="000000"/>
          <w:kern w:val="0"/>
          <w:szCs w:val="21"/>
        </w:rPr>
        <w:t>人（含复习资料及考试</w:t>
      </w:r>
      <w:r>
        <w:rPr>
          <w:rFonts w:ascii="宋体" w:hAnsi="宋体" w:cs="宋体"/>
          <w:color w:val="000000"/>
          <w:kern w:val="0"/>
          <w:szCs w:val="21"/>
        </w:rPr>
        <w:t>210</w:t>
      </w:r>
      <w:r>
        <w:rPr>
          <w:rFonts w:ascii="宋体" w:hAnsi="宋体" w:cs="宋体" w:hint="eastAsia"/>
          <w:color w:val="000000"/>
          <w:kern w:val="0"/>
          <w:szCs w:val="21"/>
        </w:rPr>
        <w:t>元、培训费用</w:t>
      </w:r>
      <w:r>
        <w:rPr>
          <w:rFonts w:ascii="宋体" w:hAnsi="宋体" w:cs="宋体"/>
          <w:color w:val="000000"/>
          <w:kern w:val="0"/>
          <w:szCs w:val="21"/>
        </w:rPr>
        <w:t>380</w:t>
      </w:r>
      <w:r>
        <w:rPr>
          <w:rFonts w:ascii="宋体" w:hAnsi="宋体" w:cs="宋体" w:hint="eastAsia"/>
          <w:color w:val="000000"/>
          <w:kern w:val="0"/>
          <w:szCs w:val="21"/>
        </w:rPr>
        <w:t>元、教材两本</w:t>
      </w:r>
      <w:r>
        <w:rPr>
          <w:rFonts w:ascii="宋体" w:hAnsi="宋体" w:cs="宋体"/>
          <w:color w:val="000000"/>
          <w:kern w:val="0"/>
          <w:szCs w:val="21"/>
        </w:rPr>
        <w:t>40</w:t>
      </w:r>
      <w:r>
        <w:rPr>
          <w:rFonts w:ascii="宋体" w:hAnsi="宋体" w:cs="宋体" w:hint="eastAsia"/>
          <w:color w:val="000000"/>
          <w:kern w:val="0"/>
          <w:szCs w:val="21"/>
        </w:rPr>
        <w:t>元，全省统一费用）以上费用由</w:t>
      </w:r>
      <w:r w:rsidRPr="00BE44F5">
        <w:rPr>
          <w:rFonts w:ascii="宋体" w:hAnsi="宋体" w:hint="eastAsia"/>
          <w:color w:val="000000"/>
          <w:szCs w:val="21"/>
        </w:rPr>
        <w:t>营销师大赛组织委员</w:t>
      </w:r>
      <w:r w:rsidRPr="00AF0514">
        <w:rPr>
          <w:rFonts w:ascii="宋体" w:hAnsi="宋体" w:cs="宋体" w:hint="eastAsia"/>
          <w:color w:val="000000"/>
          <w:kern w:val="0"/>
          <w:szCs w:val="21"/>
        </w:rPr>
        <w:t>全省</w:t>
      </w:r>
      <w:r>
        <w:rPr>
          <w:rFonts w:ascii="宋体" w:hAnsi="宋体" w:cs="宋体" w:hint="eastAsia"/>
          <w:color w:val="000000"/>
          <w:kern w:val="0"/>
          <w:szCs w:val="21"/>
        </w:rPr>
        <w:t>统一规定。</w:t>
      </w:r>
    </w:p>
    <w:p w:rsidR="00AA1613" w:rsidRPr="00647153" w:rsidRDefault="00AA1613" w:rsidP="00F1203A">
      <w:pPr>
        <w:rPr>
          <w:b/>
        </w:rPr>
      </w:pPr>
    </w:p>
    <w:p w:rsidR="00AA1613" w:rsidRPr="00633EE8" w:rsidRDefault="00AA1613" w:rsidP="00633EE8">
      <w:pPr>
        <w:autoSpaceDE w:val="0"/>
        <w:autoSpaceDN w:val="0"/>
        <w:adjustRightInd w:val="0"/>
        <w:snapToGrid w:val="0"/>
        <w:jc w:val="center"/>
        <w:rPr>
          <w:rFonts w:ascii="Times New Roman" w:hAnsi="Times New Roman"/>
          <w:kern w:val="0"/>
          <w:sz w:val="30"/>
          <w:szCs w:val="30"/>
        </w:rPr>
      </w:pPr>
      <w:r>
        <w:rPr>
          <w:rFonts w:ascii="FangSong_GB2312 Identity H" w:hAnsi="FangSong_GB2312 Identity H" w:cs="FangSong_GB2312 Identity H"/>
          <w:color w:val="000000"/>
          <w:kern w:val="0"/>
          <w:sz w:val="30"/>
          <w:szCs w:val="30"/>
        </w:rPr>
        <w:br w:type="page"/>
      </w:r>
      <w:r w:rsidRPr="00FE65E1">
        <w:rPr>
          <w:rFonts w:ascii="FangSong_GB2312 Identity H" w:hAnsi="FangSong_GB2312 Identity H" w:cs="FangSong_GB2312 Identity H"/>
          <w:color w:val="000000"/>
          <w:kern w:val="0"/>
          <w:sz w:val="30"/>
          <w:szCs w:val="30"/>
        </w:rPr>
        <w:t>201</w:t>
      </w:r>
      <w:r>
        <w:rPr>
          <w:rFonts w:ascii="FangSong_GB2312 Identity H" w:hAnsi="FangSong_GB2312 Identity H" w:cs="FangSong_GB2312 Identity H"/>
          <w:color w:val="000000"/>
          <w:kern w:val="0"/>
          <w:sz w:val="30"/>
          <w:szCs w:val="30"/>
        </w:rPr>
        <w:t>2</w:t>
      </w:r>
      <w:r w:rsidRPr="00FE65E1">
        <w:rPr>
          <w:rFonts w:ascii="FangSong_GB2312 Identity H" w:hAnsi="FangSong_GB2312 Identity H" w:cs="FangSong_GB2312 Identity H" w:hint="eastAsia"/>
          <w:color w:val="000000"/>
          <w:kern w:val="0"/>
          <w:sz w:val="30"/>
          <w:szCs w:val="30"/>
        </w:rPr>
        <w:t>年广东省营销师大赛（学生组）报名表</w:t>
      </w:r>
      <w:r>
        <w:rPr>
          <w:rFonts w:ascii="FangSong_GB2312 Identity H" w:hAnsi="FangSong_GB2312 Identity H" w:cs="FangSong_GB2312 Identity H"/>
          <w:color w:val="000000"/>
          <w:kern w:val="0"/>
          <w:sz w:val="30"/>
          <w:szCs w:val="30"/>
        </w:rPr>
        <w:t>2</w:t>
      </w:r>
    </w:p>
    <w:p w:rsidR="00AA1613" w:rsidRPr="00024DF7" w:rsidRDefault="00AA1613" w:rsidP="00024DF7">
      <w:pPr>
        <w:tabs>
          <w:tab w:val="left" w:pos="4725"/>
        </w:tabs>
        <w:autoSpaceDE w:val="0"/>
        <w:autoSpaceDN w:val="0"/>
        <w:adjustRightInd w:val="0"/>
        <w:snapToGrid w:val="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FangSong_GB2312 Identity H" w:hAnsi="FangSong_GB2312 Identity H" w:cs="FangSong_GB2312 Identity H" w:hint="eastAsia"/>
          <w:color w:val="000000"/>
          <w:kern w:val="0"/>
          <w:szCs w:val="21"/>
        </w:rPr>
        <w:t>参赛作品名称：</w:t>
      </w:r>
      <w:r>
        <w:rPr>
          <w:rFonts w:ascii="FangSong_GB2312 Identity H" w:hAnsi="FangSong_GB2312 Identity H" w:cs="FangSong_GB2312 Identity H"/>
          <w:color w:val="000000"/>
          <w:kern w:val="0"/>
          <w:szCs w:val="21"/>
        </w:rPr>
        <w:t xml:space="preserve">                                         </w:t>
      </w:r>
      <w:r>
        <w:rPr>
          <w:rFonts w:ascii="FangSong_GB2312 Identity H" w:hAnsi="FangSong_GB2312 Identity H" w:cs="FangSong_GB2312 Identity H" w:hint="eastAsia"/>
          <w:color w:val="000000"/>
          <w:kern w:val="0"/>
          <w:szCs w:val="21"/>
        </w:rPr>
        <w:t>参赛作品编号：</w:t>
      </w:r>
      <w:r>
        <w:rPr>
          <w:rFonts w:ascii="FangSong_GB2312 Identity H" w:hAnsi="FangSong_GB2312 Identity H" w:cs="FangSong_GB2312 Identity H"/>
          <w:color w:val="000000"/>
          <w:kern w:val="0"/>
          <w:szCs w:val="21"/>
        </w:rPr>
        <w:tab/>
      </w:r>
    </w:p>
    <w:tbl>
      <w:tblPr>
        <w:tblW w:w="10939" w:type="dxa"/>
        <w:tblInd w:w="-962" w:type="dxa"/>
        <w:tblLook w:val="00A0"/>
      </w:tblPr>
      <w:tblGrid>
        <w:gridCol w:w="1521"/>
        <w:gridCol w:w="1959"/>
        <w:gridCol w:w="1276"/>
        <w:gridCol w:w="1343"/>
        <w:gridCol w:w="1271"/>
        <w:gridCol w:w="1931"/>
        <w:gridCol w:w="1638"/>
      </w:tblGrid>
      <w:tr w:rsidR="00AA1613" w:rsidRPr="001274E5" w:rsidTr="00D11DCC">
        <w:trPr>
          <w:trHeight w:val="479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bookmarkStart w:id="0" w:name="_GoBack"/>
            <w:bookmarkEnd w:id="0"/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作者</w:t>
            </w:r>
            <w:r w:rsidRPr="000D17E7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E65E1">
            <w:pPr>
              <w:widowControl/>
              <w:ind w:right="110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AA1613">
            <w:pPr>
              <w:widowControl/>
              <w:ind w:firstLineChars="100" w:firstLine="31680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贴照片处</w:t>
            </w:r>
          </w:p>
        </w:tc>
      </w:tr>
      <w:tr w:rsidR="00AA1613" w:rsidRPr="001274E5" w:rsidTr="00D11DCC">
        <w:trPr>
          <w:trHeight w:val="479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Default="00AA1613" w:rsidP="00FE65E1">
            <w:pPr>
              <w:widowControl/>
              <w:ind w:right="110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营销</w:t>
            </w:r>
          </w:p>
          <w:p w:rsidR="00AA1613" w:rsidRPr="000D17E7" w:rsidRDefault="00AA1613" w:rsidP="00FE65E1">
            <w:pPr>
              <w:widowControl/>
              <w:ind w:right="110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证号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0D17E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AA1613" w:rsidRPr="001274E5" w:rsidTr="00D11DCC">
        <w:trPr>
          <w:trHeight w:val="479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作者</w:t>
            </w:r>
            <w:r w:rsidRPr="000D17E7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E65E1">
            <w:pPr>
              <w:widowControl/>
              <w:ind w:right="110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38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AA1613">
            <w:pPr>
              <w:widowControl/>
              <w:ind w:firstLineChars="100" w:firstLine="31680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贴照片处</w:t>
            </w:r>
          </w:p>
        </w:tc>
      </w:tr>
      <w:tr w:rsidR="00AA1613" w:rsidRPr="001274E5" w:rsidTr="00D11DCC">
        <w:trPr>
          <w:trHeight w:val="479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Default="00AA1613" w:rsidP="00FE65E1">
            <w:pPr>
              <w:widowControl/>
              <w:ind w:right="110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营销</w:t>
            </w:r>
          </w:p>
          <w:p w:rsidR="00AA1613" w:rsidRPr="000D17E7" w:rsidRDefault="00AA1613" w:rsidP="00FE65E1">
            <w:pPr>
              <w:widowControl/>
              <w:ind w:right="110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证号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0D17E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AA1613" w:rsidRPr="001274E5" w:rsidTr="00D11DCC">
        <w:trPr>
          <w:trHeight w:val="479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作者</w:t>
            </w:r>
            <w:r w:rsidRPr="000D17E7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E65E1">
            <w:pPr>
              <w:widowControl/>
              <w:ind w:right="110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AA1613">
            <w:pPr>
              <w:widowControl/>
              <w:ind w:firstLineChars="100" w:firstLine="31680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贴照片处</w:t>
            </w:r>
          </w:p>
        </w:tc>
      </w:tr>
      <w:tr w:rsidR="00AA1613" w:rsidRPr="001274E5" w:rsidTr="00D11DCC">
        <w:trPr>
          <w:trHeight w:val="479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Default="00AA1613" w:rsidP="00FE65E1">
            <w:pPr>
              <w:widowControl/>
              <w:ind w:right="110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营销</w:t>
            </w:r>
          </w:p>
          <w:p w:rsidR="00AA1613" w:rsidRPr="000D17E7" w:rsidRDefault="00AA1613" w:rsidP="00FE65E1">
            <w:pPr>
              <w:widowControl/>
              <w:ind w:right="110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证号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F134F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AA1613" w:rsidRPr="001274E5" w:rsidTr="00D11DCC">
        <w:trPr>
          <w:trHeight w:val="479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0D17E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院校名称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0D17E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0D17E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AA1613">
            <w:pPr>
              <w:widowControl/>
              <w:ind w:firstLineChars="100" w:firstLine="31680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电话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0D17E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AA1613">
            <w:pPr>
              <w:widowControl/>
              <w:ind w:firstLineChars="250" w:firstLine="31680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手机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0D17E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A1613" w:rsidRPr="001274E5" w:rsidTr="00D11DCC">
        <w:trPr>
          <w:trHeight w:val="479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0D17E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联系地址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0D17E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0D17E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电子邮箱</w:t>
            </w: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0D17E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A1613" w:rsidRPr="001274E5" w:rsidTr="00D11DCC">
        <w:trPr>
          <w:trHeight w:val="479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0D17E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指导教师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0D17E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AA1613">
            <w:pPr>
              <w:widowControl/>
              <w:ind w:firstLineChars="150" w:firstLine="31680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电话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0D17E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AA1613">
            <w:pPr>
              <w:widowControl/>
              <w:ind w:firstLineChars="200" w:firstLine="31680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手机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0D17E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A1613" w:rsidRPr="001274E5" w:rsidTr="00D11DCC">
        <w:trPr>
          <w:trHeight w:val="479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0D17E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单位联系人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0D17E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AA1613">
            <w:pPr>
              <w:widowControl/>
              <w:ind w:firstLineChars="150" w:firstLine="31680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职务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0D17E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0D17E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电话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0D17E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A1613" w:rsidRPr="001274E5" w:rsidTr="00D11DCC">
        <w:trPr>
          <w:trHeight w:val="479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28126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联系地址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28126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28126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>电子邮箱</w:t>
            </w: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0D17E7" w:rsidRDefault="00AA1613" w:rsidP="0028126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17E7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A1613" w:rsidRPr="001274E5" w:rsidTr="00FE65E1">
        <w:trPr>
          <w:trHeight w:val="479"/>
        </w:trPr>
        <w:tc>
          <w:tcPr>
            <w:tcW w:w="109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Pr="001274E5" w:rsidRDefault="00AA1613" w:rsidP="000D17E7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274E5">
              <w:rPr>
                <w:rFonts w:ascii="FangSong_GB2312 Identity H" w:hAnsi="FangSong_GB2312 Identity H" w:cs="FangSong_GB2312 Identity H" w:hint="eastAsia"/>
                <w:color w:val="000000"/>
                <w:kern w:val="0"/>
                <w:szCs w:val="21"/>
              </w:rPr>
              <w:t>原创声明：</w:t>
            </w:r>
          </w:p>
          <w:p w:rsidR="00AA1613" w:rsidRDefault="00AA1613" w:rsidP="000D17E7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FangSong_GB2312 Identity H" w:hAnsi="FangSong_GB2312 Identity H" w:cs="FangSong_GB2312 Identity H"/>
                <w:color w:val="000000"/>
                <w:kern w:val="0"/>
                <w:sz w:val="20"/>
                <w:szCs w:val="20"/>
              </w:rPr>
            </w:pPr>
            <w:r w:rsidRPr="008E583F">
              <w:rPr>
                <w:rFonts w:ascii="FangSong_GB2312 Identity H" w:hAnsi="FangSong_GB2312 Identity H" w:cs="FangSong_GB2312 Identity H" w:hint="eastAsia"/>
                <w:color w:val="000000"/>
                <w:kern w:val="0"/>
                <w:sz w:val="20"/>
                <w:szCs w:val="20"/>
              </w:rPr>
              <w:t>我（们）声明我们的参赛作品为我（们）原创构思，我们对参赛作品拥有完整、合法的著作权或其它相关之权利，绝无侵害他人著作权、商标权、专利权等知识产权或违反法令或其它侵害他人合法权益的情况。若因此导致任何法律纠纷，一切责任应由我们（作品提交人）自行承担。</w:t>
            </w:r>
          </w:p>
          <w:p w:rsidR="00AA1613" w:rsidRPr="008E583F" w:rsidRDefault="00AA1613" w:rsidP="000D17E7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 w:rsidR="00AA1613" w:rsidRPr="00B90819" w:rsidRDefault="00AA1613" w:rsidP="000D17E7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FangSong_GB2312 Identity H" w:hAnsi="FangSong_GB2312 Identity H" w:cs="FangSong_GB2312 Identity H"/>
                <w:color w:val="000000"/>
                <w:kern w:val="0"/>
                <w:szCs w:val="21"/>
              </w:rPr>
            </w:pPr>
            <w:r w:rsidRPr="001274E5">
              <w:rPr>
                <w:rFonts w:ascii="FangSong_GB2312 Identity H" w:hAnsi="FangSong_GB2312 Identity H" w:cs="FangSong_GB2312 Identity H" w:hint="eastAsia"/>
                <w:color w:val="000000"/>
                <w:kern w:val="0"/>
                <w:szCs w:val="21"/>
              </w:rPr>
              <w:t>作者签名：</w:t>
            </w:r>
            <w:r w:rsidRPr="001274E5">
              <w:rPr>
                <w:rFonts w:ascii="FangSong_GB2312 Identity H" w:hAnsi="FangSong_GB2312 Identity H" w:cs="FangSong_GB2312 Identity H"/>
                <w:color w:val="000000"/>
                <w:kern w:val="0"/>
                <w:szCs w:val="21"/>
              </w:rPr>
              <w:t>1.___________2.____</w:t>
            </w:r>
            <w:r>
              <w:rPr>
                <w:rFonts w:ascii="FangSong_GB2312 Identity H" w:hAnsi="FangSong_GB2312 Identity H" w:cs="FangSong_GB2312 Identity H"/>
                <w:color w:val="000000"/>
                <w:kern w:val="0"/>
                <w:szCs w:val="21"/>
              </w:rPr>
              <w:t>_</w:t>
            </w:r>
            <w:r w:rsidRPr="001274E5">
              <w:rPr>
                <w:rFonts w:ascii="FangSong_GB2312 Identity H" w:hAnsi="FangSong_GB2312 Identity H" w:cs="FangSong_GB2312 Identity H"/>
                <w:color w:val="000000"/>
                <w:kern w:val="0"/>
                <w:szCs w:val="21"/>
              </w:rPr>
              <w:t>___</w:t>
            </w:r>
            <w:r>
              <w:rPr>
                <w:rFonts w:ascii="FangSong_GB2312 Identity H" w:hAnsi="FangSong_GB2312 Identity H" w:cs="FangSong_GB2312 Identity H"/>
                <w:color w:val="000000"/>
                <w:kern w:val="0"/>
                <w:szCs w:val="21"/>
              </w:rPr>
              <w:t>____3.__________</w:t>
            </w:r>
            <w:r w:rsidRPr="001274E5">
              <w:rPr>
                <w:rFonts w:ascii="FangSong_GB2312 Identity H" w:hAnsi="FangSong_GB2312 Identity H" w:cs="FangSong_GB2312 Identity H"/>
                <w:color w:val="000000"/>
                <w:kern w:val="0"/>
                <w:szCs w:val="21"/>
              </w:rPr>
              <w:t>_</w:t>
            </w:r>
          </w:p>
        </w:tc>
      </w:tr>
      <w:tr w:rsidR="00AA1613" w:rsidRPr="001274E5" w:rsidTr="00E801A2">
        <w:trPr>
          <w:trHeight w:val="770"/>
        </w:trPr>
        <w:tc>
          <w:tcPr>
            <w:tcW w:w="109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Default="00AA1613" w:rsidP="000D17E7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274E5">
              <w:rPr>
                <w:rFonts w:ascii="FangSong_GB2312 Identity H" w:hAnsi="FangSong_GB2312 Identity H" w:cs="FangSong_GB2312 Identity H" w:hint="eastAsia"/>
                <w:color w:val="000000"/>
                <w:kern w:val="0"/>
                <w:szCs w:val="21"/>
              </w:rPr>
              <w:t>学校推荐意见：</w:t>
            </w:r>
          </w:p>
          <w:p w:rsidR="00AA1613" w:rsidRDefault="00AA1613" w:rsidP="008E583F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AA1613" w:rsidRDefault="00AA1613" w:rsidP="008E583F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AA1613" w:rsidRDefault="00AA1613" w:rsidP="008E583F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FangSong_GB2312 Identity H" w:hAnsi="FangSong_GB2312 Identity H" w:cs="FangSong_GB2312 Identity H"/>
                <w:color w:val="000000"/>
                <w:kern w:val="0"/>
                <w:szCs w:val="21"/>
              </w:rPr>
            </w:pPr>
          </w:p>
          <w:p w:rsidR="00AA1613" w:rsidRPr="00E801A2" w:rsidRDefault="00AA1613" w:rsidP="00AA1613">
            <w:pPr>
              <w:autoSpaceDE w:val="0"/>
              <w:autoSpaceDN w:val="0"/>
              <w:adjustRightInd w:val="0"/>
              <w:snapToGrid w:val="0"/>
              <w:ind w:firstLineChars="3250" w:firstLine="3168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274E5">
              <w:rPr>
                <w:rFonts w:ascii="FangSong_GB2312 Identity H" w:hAnsi="FangSong_GB2312 Identity H" w:cs="FangSong_GB2312 Identity H" w:hint="eastAsia"/>
                <w:color w:val="000000"/>
                <w:kern w:val="0"/>
                <w:szCs w:val="21"/>
              </w:rPr>
              <w:t>（学校公章）</w:t>
            </w:r>
            <w:r>
              <w:rPr>
                <w:rFonts w:ascii="FangSong_GB2312 Identity H" w:hAnsi="FangSong_GB2312 Identity H" w:cs="FangSong_GB2312 Identity H"/>
                <w:color w:val="000000"/>
                <w:kern w:val="0"/>
                <w:szCs w:val="21"/>
              </w:rPr>
              <w:t xml:space="preserve">  </w:t>
            </w:r>
            <w:r w:rsidRPr="001274E5">
              <w:rPr>
                <w:rFonts w:ascii="FangSong_GB2312 Identity H" w:hAnsi="FangSong_GB2312 Identity H" w:cs="FangSong_GB2312 Identity H"/>
                <w:color w:val="000000"/>
                <w:kern w:val="0"/>
                <w:szCs w:val="21"/>
              </w:rPr>
              <w:t xml:space="preserve"> </w:t>
            </w:r>
            <w:r w:rsidRPr="001274E5">
              <w:rPr>
                <w:rFonts w:ascii="FangSong_GB2312 Identity H" w:hAnsi="FangSong_GB2312 Identity H" w:cs="FangSong_GB2312 Identity H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FangSong_GB2312 Identity H" w:hAnsi="FangSong_GB2312 Identity H" w:cs="FangSong_GB2312 Identity H"/>
                <w:color w:val="000000"/>
                <w:kern w:val="0"/>
                <w:szCs w:val="21"/>
              </w:rPr>
              <w:t xml:space="preserve"> </w:t>
            </w:r>
            <w:r w:rsidRPr="001274E5">
              <w:rPr>
                <w:rFonts w:ascii="FangSong_GB2312 Identity H" w:hAnsi="FangSong_GB2312 Identity H" w:cs="FangSong_GB2312 Identity H"/>
                <w:color w:val="000000"/>
                <w:kern w:val="0"/>
                <w:szCs w:val="21"/>
              </w:rPr>
              <w:t xml:space="preserve"> </w:t>
            </w:r>
            <w:r w:rsidRPr="001274E5">
              <w:rPr>
                <w:rFonts w:ascii="FangSong_GB2312 Identity H" w:hAnsi="FangSong_GB2312 Identity H" w:cs="FangSong_GB2312 Identity H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FangSong_GB2312 Identity H" w:hAnsi="FangSong_GB2312 Identity H" w:cs="FangSong_GB2312 Identity H"/>
                <w:color w:val="000000"/>
                <w:kern w:val="0"/>
                <w:szCs w:val="21"/>
              </w:rPr>
              <w:t xml:space="preserve">  </w:t>
            </w:r>
            <w:r w:rsidRPr="001274E5">
              <w:rPr>
                <w:rFonts w:ascii="FangSong_GB2312 Identity H" w:hAnsi="FangSong_GB2312 Identity H" w:cs="FangSong_GB2312 Identity H"/>
                <w:color w:val="000000"/>
                <w:kern w:val="0"/>
                <w:szCs w:val="21"/>
              </w:rPr>
              <w:t xml:space="preserve"> </w:t>
            </w:r>
            <w:r w:rsidRPr="001274E5">
              <w:rPr>
                <w:rFonts w:ascii="FangSong_GB2312 Identity H" w:hAnsi="FangSong_GB2312 Identity H" w:cs="FangSong_GB2312 Identity H" w:hint="eastAsia"/>
                <w:color w:val="000000"/>
                <w:kern w:val="0"/>
                <w:szCs w:val="21"/>
              </w:rPr>
              <w:t>日</w:t>
            </w:r>
          </w:p>
          <w:p w:rsidR="00AA1613" w:rsidRPr="001274E5" w:rsidRDefault="00AA1613" w:rsidP="00AA1613">
            <w:pPr>
              <w:autoSpaceDE w:val="0"/>
              <w:autoSpaceDN w:val="0"/>
              <w:adjustRightInd w:val="0"/>
              <w:snapToGrid w:val="0"/>
              <w:ind w:firstLineChars="1850" w:firstLine="3168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AA1613" w:rsidRPr="001274E5" w:rsidTr="00FE65E1">
        <w:trPr>
          <w:trHeight w:val="479"/>
        </w:trPr>
        <w:tc>
          <w:tcPr>
            <w:tcW w:w="109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Default="00AA1613" w:rsidP="000D17E7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FangSong_GB2312 Identity H" w:hAnsi="FangSong_GB2312 Identity H" w:cs="FangSong_GB2312 Identity H"/>
                <w:color w:val="000000"/>
                <w:kern w:val="0"/>
                <w:szCs w:val="21"/>
              </w:rPr>
            </w:pPr>
          </w:p>
          <w:p w:rsidR="00AA1613" w:rsidRDefault="00AA1613" w:rsidP="000D17E7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FangSong_GB2312 Identity H" w:hAnsi="FangSong_GB2312 Identity H" w:cs="FangSong_GB2312 Identity H"/>
                <w:color w:val="000000"/>
                <w:kern w:val="0"/>
                <w:szCs w:val="21"/>
              </w:rPr>
            </w:pPr>
            <w:r w:rsidRPr="001274E5">
              <w:rPr>
                <w:rFonts w:ascii="FangSong_GB2312 Identity H" w:hAnsi="FangSong_GB2312 Identity H" w:cs="FangSong_GB2312 Identity H" w:hint="eastAsia"/>
                <w:color w:val="000000"/>
                <w:kern w:val="0"/>
                <w:szCs w:val="21"/>
              </w:rPr>
              <w:t>营销方案简介（</w:t>
            </w:r>
            <w:r w:rsidRPr="001274E5">
              <w:rPr>
                <w:rFonts w:ascii="FangSong_GB2312 Identity H" w:hAnsi="FangSong_GB2312 Identity H" w:cs="FangSong_GB2312 Identity H"/>
                <w:color w:val="000000"/>
                <w:kern w:val="0"/>
                <w:szCs w:val="21"/>
              </w:rPr>
              <w:t>200</w:t>
            </w:r>
            <w:r w:rsidRPr="001274E5">
              <w:rPr>
                <w:rFonts w:ascii="FangSong_GB2312 Identity H" w:hAnsi="FangSong_GB2312 Identity H" w:cs="FangSong_GB2312 Identity H" w:hint="eastAsia"/>
                <w:color w:val="000000"/>
                <w:kern w:val="0"/>
                <w:szCs w:val="21"/>
              </w:rPr>
              <w:t>字）</w:t>
            </w:r>
          </w:p>
          <w:p w:rsidR="00AA1613" w:rsidRDefault="00AA1613" w:rsidP="000D17E7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FangSong_GB2312 Identity H" w:hAnsi="FangSong_GB2312 Identity H" w:cs="FangSong_GB2312 Identity H"/>
                <w:color w:val="000000"/>
                <w:kern w:val="0"/>
                <w:szCs w:val="21"/>
              </w:rPr>
            </w:pPr>
          </w:p>
          <w:p w:rsidR="00AA1613" w:rsidRDefault="00AA1613" w:rsidP="000D17E7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FangSong_GB2312 Identity H" w:hAnsi="FangSong_GB2312 Identity H" w:cs="FangSong_GB2312 Identity H"/>
                <w:color w:val="000000"/>
                <w:kern w:val="0"/>
                <w:szCs w:val="21"/>
              </w:rPr>
            </w:pPr>
          </w:p>
          <w:p w:rsidR="00AA1613" w:rsidRDefault="00AA1613" w:rsidP="000D17E7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AA1613" w:rsidRDefault="00AA1613" w:rsidP="000D17E7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AA1613" w:rsidRPr="001274E5" w:rsidRDefault="00AA1613" w:rsidP="000D17E7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AA1613" w:rsidRPr="001274E5" w:rsidTr="00633EE8">
        <w:trPr>
          <w:trHeight w:val="1331"/>
        </w:trPr>
        <w:tc>
          <w:tcPr>
            <w:tcW w:w="109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613" w:rsidRDefault="00AA1613" w:rsidP="000D17E7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FangSong_GB2312 Identity H" w:hAnsi="FangSong_GB2312 Identity H" w:cs="FangSong_GB2312 Identity H"/>
                <w:color w:val="000000"/>
                <w:kern w:val="0"/>
                <w:szCs w:val="21"/>
              </w:rPr>
            </w:pPr>
          </w:p>
          <w:p w:rsidR="00AA1613" w:rsidRDefault="00AA1613" w:rsidP="000D17E7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  <w:r w:rsidRPr="001274E5">
              <w:rPr>
                <w:rFonts w:ascii="FangSong_GB2312 Identity H" w:hAnsi="FangSong_GB2312 Identity H" w:cs="FangSong_GB2312 Identity H" w:hint="eastAsia"/>
                <w:color w:val="000000"/>
                <w:kern w:val="0"/>
                <w:szCs w:val="21"/>
              </w:rPr>
              <w:t>指导老师评价（约</w:t>
            </w:r>
            <w:r w:rsidRPr="001274E5">
              <w:rPr>
                <w:rFonts w:ascii="FangSong_GB2312 Identity H" w:hAnsi="FangSong_GB2312 Identity H" w:cs="FangSong_GB2312 Identity H"/>
                <w:color w:val="000000"/>
                <w:kern w:val="0"/>
                <w:szCs w:val="21"/>
              </w:rPr>
              <w:t xml:space="preserve"> </w:t>
            </w:r>
            <w:r w:rsidRPr="001274E5"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  <w:t>200</w:t>
            </w:r>
            <w:r w:rsidRPr="001274E5">
              <w:rPr>
                <w:rFonts w:ascii="SimSun Identity H" w:hAnsi="SimSun Identity H" w:cs="SimSun Identity H" w:hint="eastAsia"/>
                <w:color w:val="000000"/>
                <w:kern w:val="0"/>
                <w:szCs w:val="21"/>
              </w:rPr>
              <w:t>字）</w:t>
            </w:r>
          </w:p>
          <w:p w:rsidR="00AA1613" w:rsidRDefault="00AA1613" w:rsidP="000D17E7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</w:p>
          <w:p w:rsidR="00AA1613" w:rsidRDefault="00AA1613" w:rsidP="000D17E7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</w:p>
          <w:p w:rsidR="00AA1613" w:rsidRDefault="00AA1613" w:rsidP="000D17E7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SimSun Identity H" w:hAnsi="SimSun Identity H" w:cs="SimSun Identity H"/>
                <w:color w:val="000000"/>
                <w:kern w:val="0"/>
                <w:szCs w:val="21"/>
              </w:rPr>
            </w:pPr>
          </w:p>
          <w:p w:rsidR="00AA1613" w:rsidRDefault="00AA1613" w:rsidP="00E801A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AA1613" w:rsidRPr="001274E5" w:rsidRDefault="00AA1613" w:rsidP="00E801A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</w:tbl>
    <w:p w:rsidR="00AA1613" w:rsidRPr="00403F46" w:rsidRDefault="00AA1613" w:rsidP="00403F46">
      <w:pPr>
        <w:spacing w:line="360" w:lineRule="auto"/>
        <w:rPr>
          <w:rFonts w:ascii="黑体" w:eastAsia="黑体" w:hAnsi="黑体"/>
          <w:bCs/>
          <w:color w:val="000000"/>
          <w:sz w:val="18"/>
          <w:szCs w:val="18"/>
        </w:rPr>
      </w:pPr>
      <w:r w:rsidRPr="007E7C08">
        <w:rPr>
          <w:rFonts w:hint="eastAsia"/>
          <w:sz w:val="18"/>
          <w:szCs w:val="18"/>
        </w:rPr>
        <w:t>备注：该表适用于参加团队赛（复赛）的学生填写，仅参加助理营销师考证学生不用填写报名表格</w:t>
      </w:r>
      <w:r w:rsidRPr="007E7C08">
        <w:rPr>
          <w:rFonts w:eastAsia="Times New Roman"/>
          <w:sz w:val="18"/>
          <w:szCs w:val="18"/>
        </w:rPr>
        <w:t>2</w:t>
      </w:r>
      <w:r w:rsidRPr="007E7C08">
        <w:rPr>
          <w:rFonts w:hint="eastAsia"/>
          <w:sz w:val="18"/>
          <w:szCs w:val="18"/>
        </w:rPr>
        <w:t>和报名表格</w:t>
      </w:r>
      <w:r w:rsidRPr="007E7C08">
        <w:rPr>
          <w:rFonts w:eastAsia="Times New Roman"/>
          <w:sz w:val="18"/>
          <w:szCs w:val="18"/>
        </w:rPr>
        <w:t>3</w:t>
      </w:r>
      <w:r w:rsidRPr="007E7C08">
        <w:rPr>
          <w:rFonts w:ascii="宋体" w:hAnsi="宋体" w:cs="宋体" w:hint="eastAsia"/>
          <w:sz w:val="18"/>
          <w:szCs w:val="18"/>
        </w:rPr>
        <w:t>；</w:t>
      </w:r>
    </w:p>
    <w:p w:rsidR="00AA1613" w:rsidRDefault="00AA1613" w:rsidP="00CE522A">
      <w:pPr>
        <w:jc w:val="center"/>
        <w:rPr>
          <w:sz w:val="30"/>
          <w:szCs w:val="30"/>
        </w:rPr>
      </w:pPr>
      <w:r w:rsidRPr="00CE522A">
        <w:rPr>
          <w:sz w:val="30"/>
          <w:szCs w:val="30"/>
        </w:rPr>
        <w:t>2012</w:t>
      </w:r>
      <w:r w:rsidRPr="00CE522A">
        <w:rPr>
          <w:rFonts w:hint="eastAsia"/>
          <w:sz w:val="30"/>
          <w:szCs w:val="30"/>
        </w:rPr>
        <w:t>年广东省营销师大赛</w:t>
      </w:r>
      <w:r w:rsidRPr="00CE522A">
        <w:rPr>
          <w:sz w:val="30"/>
          <w:szCs w:val="30"/>
        </w:rPr>
        <w:t>(</w:t>
      </w:r>
      <w:r w:rsidRPr="00CE522A">
        <w:rPr>
          <w:rFonts w:hint="eastAsia"/>
          <w:sz w:val="30"/>
          <w:szCs w:val="30"/>
        </w:rPr>
        <w:t>学生组</w:t>
      </w:r>
      <w:r w:rsidRPr="00CE522A">
        <w:rPr>
          <w:sz w:val="30"/>
          <w:szCs w:val="30"/>
        </w:rPr>
        <w:t>)</w:t>
      </w:r>
      <w:r w:rsidRPr="00CE522A">
        <w:rPr>
          <w:rFonts w:hint="eastAsia"/>
          <w:sz w:val="30"/>
          <w:szCs w:val="30"/>
        </w:rPr>
        <w:t>报名汇总表</w:t>
      </w:r>
      <w:r>
        <w:rPr>
          <w:sz w:val="30"/>
          <w:szCs w:val="30"/>
        </w:rPr>
        <w:t>3</w:t>
      </w:r>
    </w:p>
    <w:p w:rsidR="00AA1613" w:rsidRDefault="00AA1613" w:rsidP="00CE522A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参赛院校</w:t>
      </w:r>
      <w:r>
        <w:rPr>
          <w:sz w:val="30"/>
          <w:szCs w:val="30"/>
        </w:rPr>
        <w:t>:</w:t>
      </w:r>
    </w:p>
    <w:p w:rsidR="00AA1613" w:rsidRDefault="00AA1613" w:rsidP="00924384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负责人</w:t>
      </w:r>
      <w:r>
        <w:rPr>
          <w:sz w:val="30"/>
          <w:szCs w:val="30"/>
        </w:rPr>
        <w:t xml:space="preserve">:       </w:t>
      </w:r>
      <w:r>
        <w:rPr>
          <w:rFonts w:hint="eastAsia"/>
          <w:sz w:val="30"/>
          <w:szCs w:val="30"/>
        </w:rPr>
        <w:t>性别</w:t>
      </w:r>
      <w:r>
        <w:rPr>
          <w:sz w:val="30"/>
          <w:szCs w:val="30"/>
        </w:rPr>
        <w:t xml:space="preserve">:        </w:t>
      </w:r>
      <w:r>
        <w:rPr>
          <w:rFonts w:hint="eastAsia"/>
          <w:sz w:val="30"/>
          <w:szCs w:val="30"/>
        </w:rPr>
        <w:t>职务</w:t>
      </w:r>
      <w:r>
        <w:rPr>
          <w:sz w:val="30"/>
          <w:szCs w:val="30"/>
        </w:rPr>
        <w:t>(</w:t>
      </w:r>
      <w:r>
        <w:rPr>
          <w:rFonts w:hint="eastAsia"/>
          <w:sz w:val="30"/>
          <w:szCs w:val="30"/>
        </w:rPr>
        <w:t>岗位</w:t>
      </w:r>
      <w:r>
        <w:rPr>
          <w:sz w:val="30"/>
          <w:szCs w:val="30"/>
        </w:rPr>
        <w:t xml:space="preserve">):         </w:t>
      </w:r>
      <w:r>
        <w:rPr>
          <w:rFonts w:hint="eastAsia"/>
          <w:sz w:val="30"/>
          <w:szCs w:val="30"/>
        </w:rPr>
        <w:t>手机</w:t>
      </w:r>
      <w:r>
        <w:rPr>
          <w:sz w:val="30"/>
          <w:szCs w:val="3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0"/>
        <w:gridCol w:w="2130"/>
        <w:gridCol w:w="2131"/>
        <w:gridCol w:w="2131"/>
      </w:tblGrid>
      <w:tr w:rsidR="00AA1613" w:rsidTr="00C70C77">
        <w:tc>
          <w:tcPr>
            <w:tcW w:w="2130" w:type="dxa"/>
          </w:tcPr>
          <w:p w:rsidR="00AA1613" w:rsidRPr="00C70C77" w:rsidRDefault="00AA1613" w:rsidP="00AA1613">
            <w:pPr>
              <w:ind w:firstLineChars="150" w:firstLine="31680"/>
              <w:rPr>
                <w:sz w:val="30"/>
                <w:szCs w:val="30"/>
              </w:rPr>
            </w:pPr>
            <w:r w:rsidRPr="00C70C77">
              <w:rPr>
                <w:rFonts w:ascii="宋体" w:hAnsi="Times New Roman" w:cs="宋体" w:hint="eastAsia"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2130" w:type="dxa"/>
          </w:tcPr>
          <w:p w:rsidR="00AA1613" w:rsidRPr="00C70C77" w:rsidRDefault="00AA1613" w:rsidP="00C70C77">
            <w:pPr>
              <w:jc w:val="center"/>
              <w:rPr>
                <w:sz w:val="30"/>
                <w:szCs w:val="30"/>
              </w:rPr>
            </w:pPr>
            <w:r w:rsidRPr="00C70C77">
              <w:rPr>
                <w:rFonts w:hint="eastAsia"/>
                <w:sz w:val="30"/>
                <w:szCs w:val="30"/>
              </w:rPr>
              <w:t>选手姓名</w:t>
            </w:r>
          </w:p>
        </w:tc>
        <w:tc>
          <w:tcPr>
            <w:tcW w:w="2131" w:type="dxa"/>
          </w:tcPr>
          <w:p w:rsidR="00AA1613" w:rsidRPr="00C70C77" w:rsidRDefault="00AA1613" w:rsidP="00C70C77">
            <w:pPr>
              <w:jc w:val="center"/>
              <w:rPr>
                <w:sz w:val="30"/>
                <w:szCs w:val="30"/>
              </w:rPr>
            </w:pPr>
            <w:r w:rsidRPr="00C70C77">
              <w:rPr>
                <w:rFonts w:hint="eastAsia"/>
                <w:sz w:val="30"/>
                <w:szCs w:val="30"/>
              </w:rPr>
              <w:t>联系电话</w:t>
            </w:r>
          </w:p>
        </w:tc>
        <w:tc>
          <w:tcPr>
            <w:tcW w:w="2131" w:type="dxa"/>
          </w:tcPr>
          <w:p w:rsidR="00AA1613" w:rsidRPr="00C70C77" w:rsidRDefault="00AA1613" w:rsidP="00C70C77">
            <w:pPr>
              <w:jc w:val="center"/>
              <w:rPr>
                <w:sz w:val="30"/>
                <w:szCs w:val="30"/>
              </w:rPr>
            </w:pPr>
            <w:r w:rsidRPr="00C70C77">
              <w:rPr>
                <w:rFonts w:hint="eastAsia"/>
                <w:sz w:val="30"/>
                <w:szCs w:val="30"/>
              </w:rPr>
              <w:t>备注</w:t>
            </w:r>
          </w:p>
        </w:tc>
      </w:tr>
      <w:tr w:rsidR="00AA1613" w:rsidTr="00C70C77"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</w:tr>
      <w:tr w:rsidR="00AA1613" w:rsidTr="00C70C77"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</w:tr>
      <w:tr w:rsidR="00AA1613" w:rsidTr="00C70C77"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</w:tr>
      <w:tr w:rsidR="00AA1613" w:rsidTr="00C70C77"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</w:tr>
      <w:tr w:rsidR="00AA1613" w:rsidTr="00C70C77"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</w:tr>
      <w:tr w:rsidR="00AA1613" w:rsidTr="00C70C77"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</w:tr>
      <w:tr w:rsidR="00AA1613" w:rsidTr="00C70C77"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</w:tr>
      <w:tr w:rsidR="00AA1613" w:rsidTr="00C70C77"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</w:tr>
      <w:tr w:rsidR="00AA1613" w:rsidTr="00C70C77"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</w:tr>
      <w:tr w:rsidR="00AA1613" w:rsidTr="00C70C77"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</w:tr>
      <w:tr w:rsidR="00AA1613" w:rsidTr="00C70C77"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</w:tr>
      <w:tr w:rsidR="00AA1613" w:rsidTr="00C70C77"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0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  <w:tc>
          <w:tcPr>
            <w:tcW w:w="2131" w:type="dxa"/>
          </w:tcPr>
          <w:p w:rsidR="00AA1613" w:rsidRPr="00C70C77" w:rsidRDefault="00AA1613" w:rsidP="00CE522A">
            <w:pPr>
              <w:rPr>
                <w:sz w:val="30"/>
                <w:szCs w:val="30"/>
              </w:rPr>
            </w:pPr>
          </w:p>
        </w:tc>
      </w:tr>
    </w:tbl>
    <w:p w:rsidR="00AA1613" w:rsidRDefault="00AA1613" w:rsidP="00CD152C">
      <w:pPr>
        <w:spacing w:line="360" w:lineRule="auto"/>
        <w:rPr>
          <w:rFonts w:ascii="宋体" w:cs="宋体"/>
          <w:sz w:val="18"/>
          <w:szCs w:val="18"/>
        </w:rPr>
      </w:pPr>
      <w:r w:rsidRPr="007E7C08">
        <w:rPr>
          <w:rFonts w:hint="eastAsia"/>
          <w:sz w:val="18"/>
          <w:szCs w:val="18"/>
        </w:rPr>
        <w:t>备注：该表适用于参加团队赛（复赛）的学生填写，仅参加助理营销师考证学生不用填写报名表格</w:t>
      </w:r>
      <w:r w:rsidRPr="007E7C08">
        <w:rPr>
          <w:rFonts w:eastAsia="Times New Roman"/>
          <w:sz w:val="18"/>
          <w:szCs w:val="18"/>
        </w:rPr>
        <w:t>2</w:t>
      </w:r>
      <w:r w:rsidRPr="007E7C08">
        <w:rPr>
          <w:rFonts w:hint="eastAsia"/>
          <w:sz w:val="18"/>
          <w:szCs w:val="18"/>
        </w:rPr>
        <w:t>和报名表格</w:t>
      </w:r>
      <w:r w:rsidRPr="007E7C08">
        <w:rPr>
          <w:rFonts w:eastAsia="Times New Roman"/>
          <w:sz w:val="18"/>
          <w:szCs w:val="18"/>
        </w:rPr>
        <w:t>3</w:t>
      </w:r>
      <w:r w:rsidRPr="007E7C08">
        <w:rPr>
          <w:rFonts w:ascii="宋体" w:hAnsi="宋体" w:cs="宋体" w:hint="eastAsia"/>
          <w:sz w:val="18"/>
          <w:szCs w:val="18"/>
        </w:rPr>
        <w:t>；</w:t>
      </w:r>
    </w:p>
    <w:p w:rsidR="00AA1613" w:rsidRPr="00815A70" w:rsidRDefault="00AA1613" w:rsidP="00CD152C">
      <w:pPr>
        <w:spacing w:line="360" w:lineRule="auto"/>
        <w:rPr>
          <w:sz w:val="18"/>
          <w:szCs w:val="18"/>
        </w:rPr>
      </w:pPr>
      <w:r w:rsidRPr="00815A70">
        <w:rPr>
          <w:rFonts w:hint="eastAsia"/>
          <w:b/>
          <w:sz w:val="18"/>
          <w:szCs w:val="18"/>
        </w:rPr>
        <w:t>复赛上交材料：</w:t>
      </w:r>
      <w:r w:rsidRPr="00815A70">
        <w:rPr>
          <w:rFonts w:hint="eastAsia"/>
          <w:sz w:val="18"/>
          <w:szCs w:val="18"/>
        </w:rPr>
        <w:t>报名表格</w:t>
      </w:r>
      <w:r w:rsidRPr="00815A70">
        <w:rPr>
          <w:sz w:val="18"/>
          <w:szCs w:val="18"/>
        </w:rPr>
        <w:t>2</w:t>
      </w:r>
      <w:r w:rsidRPr="00815A70">
        <w:rPr>
          <w:rFonts w:hint="eastAsia"/>
          <w:sz w:val="18"/>
          <w:szCs w:val="18"/>
        </w:rPr>
        <w:t>和报名表格</w:t>
      </w:r>
      <w:r w:rsidRPr="00815A70">
        <w:rPr>
          <w:sz w:val="18"/>
          <w:szCs w:val="18"/>
        </w:rPr>
        <w:t>3</w:t>
      </w:r>
      <w:r w:rsidRPr="00815A70">
        <w:rPr>
          <w:rFonts w:hint="eastAsia"/>
          <w:sz w:val="18"/>
          <w:szCs w:val="18"/>
        </w:rPr>
        <w:t>，营销策划方案。</w:t>
      </w:r>
    </w:p>
    <w:p w:rsidR="00AA1613" w:rsidRPr="00815A70" w:rsidRDefault="00AA1613" w:rsidP="00CE522A">
      <w:pPr>
        <w:rPr>
          <w:sz w:val="18"/>
          <w:szCs w:val="18"/>
        </w:rPr>
      </w:pPr>
      <w:r w:rsidRPr="00815A70">
        <w:rPr>
          <w:rFonts w:hint="eastAsia"/>
          <w:b/>
          <w:sz w:val="18"/>
          <w:szCs w:val="18"/>
        </w:rPr>
        <w:t>截止时间：</w:t>
      </w:r>
      <w:r w:rsidRPr="00815A70">
        <w:rPr>
          <w:sz w:val="18"/>
          <w:szCs w:val="18"/>
        </w:rPr>
        <w:t>2012</w:t>
      </w:r>
      <w:r w:rsidRPr="00815A70">
        <w:rPr>
          <w:rFonts w:hint="eastAsia"/>
          <w:sz w:val="18"/>
          <w:szCs w:val="18"/>
        </w:rPr>
        <w:t>年</w:t>
      </w:r>
      <w:r w:rsidRPr="00815A70">
        <w:rPr>
          <w:sz w:val="18"/>
          <w:szCs w:val="18"/>
        </w:rPr>
        <w:t>12</w:t>
      </w:r>
      <w:r w:rsidRPr="00815A70">
        <w:rPr>
          <w:rFonts w:hint="eastAsia"/>
          <w:sz w:val="18"/>
          <w:szCs w:val="18"/>
        </w:rPr>
        <w:t>月</w:t>
      </w:r>
      <w:r w:rsidRPr="00815A70">
        <w:rPr>
          <w:sz w:val="18"/>
          <w:szCs w:val="18"/>
        </w:rPr>
        <w:t>8</w:t>
      </w:r>
      <w:r w:rsidRPr="00815A70">
        <w:rPr>
          <w:rFonts w:hint="eastAsia"/>
          <w:sz w:val="18"/>
          <w:szCs w:val="18"/>
        </w:rPr>
        <w:t>日</w:t>
      </w:r>
      <w:r>
        <w:rPr>
          <w:rFonts w:hint="eastAsia"/>
          <w:sz w:val="18"/>
          <w:szCs w:val="18"/>
        </w:rPr>
        <w:t>。</w:t>
      </w:r>
      <w:r w:rsidRPr="00815A70">
        <w:rPr>
          <w:sz w:val="18"/>
          <w:szCs w:val="18"/>
        </w:rPr>
        <w:t xml:space="preserve">   </w:t>
      </w:r>
    </w:p>
    <w:p w:rsidR="00AA1613" w:rsidRDefault="00AA1613" w:rsidP="00CE522A">
      <w:pPr>
        <w:rPr>
          <w:sz w:val="18"/>
          <w:szCs w:val="18"/>
        </w:rPr>
      </w:pPr>
      <w:r w:rsidRPr="00815A70">
        <w:rPr>
          <w:rFonts w:hint="eastAsia"/>
          <w:b/>
          <w:sz w:val="18"/>
          <w:szCs w:val="18"/>
        </w:rPr>
        <w:t>东莞分赛区指定报名点：</w:t>
      </w:r>
      <w:r w:rsidRPr="00815A70">
        <w:rPr>
          <w:rFonts w:hint="eastAsia"/>
          <w:sz w:val="18"/>
          <w:szCs w:val="18"/>
        </w:rPr>
        <w:t>广东创新科技职业学院办公楼经济管理系</w:t>
      </w:r>
      <w:r w:rsidRPr="00815A70">
        <w:rPr>
          <w:sz w:val="18"/>
          <w:szCs w:val="18"/>
        </w:rPr>
        <w:t>205</w:t>
      </w:r>
      <w:r w:rsidRPr="00815A70">
        <w:rPr>
          <w:rFonts w:hint="eastAsia"/>
          <w:sz w:val="18"/>
          <w:szCs w:val="18"/>
        </w:rPr>
        <w:t>。</w:t>
      </w:r>
    </w:p>
    <w:p w:rsidR="00AA1613" w:rsidRPr="00815A70" w:rsidRDefault="00AA1613" w:rsidP="00CE522A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代收费用（</w:t>
      </w:r>
      <w:r w:rsidRPr="00570257">
        <w:rPr>
          <w:rFonts w:hint="eastAsia"/>
          <w:sz w:val="18"/>
          <w:szCs w:val="18"/>
        </w:rPr>
        <w:t>全省统一规定</w:t>
      </w:r>
      <w:r>
        <w:rPr>
          <w:rFonts w:hint="eastAsia"/>
          <w:sz w:val="18"/>
          <w:szCs w:val="18"/>
        </w:rPr>
        <w:t>）：</w:t>
      </w:r>
      <w:r w:rsidRPr="00D10FCE">
        <w:rPr>
          <w:rFonts w:hint="eastAsia"/>
          <w:sz w:val="18"/>
          <w:szCs w:val="18"/>
        </w:rPr>
        <w:t>每个参赛团队报名参赛费为</w:t>
      </w:r>
      <w:r w:rsidRPr="00D10FCE">
        <w:rPr>
          <w:sz w:val="18"/>
          <w:szCs w:val="18"/>
        </w:rPr>
        <w:t>500</w:t>
      </w:r>
      <w:r w:rsidRPr="00D10FCE">
        <w:rPr>
          <w:rFonts w:hint="eastAsia"/>
          <w:sz w:val="18"/>
          <w:szCs w:val="18"/>
        </w:rPr>
        <w:t>元</w:t>
      </w:r>
      <w:r>
        <w:rPr>
          <w:rFonts w:hint="eastAsia"/>
          <w:sz w:val="18"/>
          <w:szCs w:val="18"/>
        </w:rPr>
        <w:t>。</w:t>
      </w:r>
    </w:p>
    <w:p w:rsidR="00AA1613" w:rsidRDefault="00AA1613" w:rsidP="00403F46">
      <w:pPr>
        <w:ind w:right="600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</w:t>
      </w:r>
    </w:p>
    <w:p w:rsidR="00AA1613" w:rsidRDefault="00AA1613" w:rsidP="00403F46">
      <w:pPr>
        <w:ind w:right="600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</w:t>
      </w:r>
      <w:r>
        <w:rPr>
          <w:rFonts w:hint="eastAsia"/>
          <w:sz w:val="30"/>
          <w:szCs w:val="30"/>
        </w:rPr>
        <w:t>参赛院校</w:t>
      </w:r>
      <w:r>
        <w:rPr>
          <w:sz w:val="30"/>
          <w:szCs w:val="30"/>
        </w:rPr>
        <w:t>(</w:t>
      </w:r>
      <w:r>
        <w:rPr>
          <w:rFonts w:hint="eastAsia"/>
          <w:sz w:val="30"/>
          <w:szCs w:val="30"/>
        </w:rPr>
        <w:t>盖章</w:t>
      </w:r>
      <w:r>
        <w:rPr>
          <w:sz w:val="30"/>
          <w:szCs w:val="30"/>
        </w:rPr>
        <w:t>):</w:t>
      </w:r>
    </w:p>
    <w:p w:rsidR="00AA1613" w:rsidRPr="00CE522A" w:rsidRDefault="00AA1613" w:rsidP="00CE522A">
      <w:pPr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2012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月</w:t>
      </w:r>
      <w:r>
        <w:rPr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日</w:t>
      </w:r>
    </w:p>
    <w:sectPr w:rsidR="00AA1613" w:rsidRPr="00CE522A" w:rsidSect="008E583F">
      <w:pgSz w:w="11906" w:h="16838"/>
      <w:pgMar w:top="1440" w:right="113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613" w:rsidRDefault="00AA1613" w:rsidP="00D11DCC">
      <w:r>
        <w:separator/>
      </w:r>
    </w:p>
  </w:endnote>
  <w:endnote w:type="continuationSeparator" w:id="0">
    <w:p w:rsidR="00AA1613" w:rsidRDefault="00AA1613" w:rsidP="00D11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angSong_GB2312 Identity 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SimSun Identity 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613" w:rsidRDefault="00AA1613" w:rsidP="00D11DCC">
      <w:r>
        <w:separator/>
      </w:r>
    </w:p>
  </w:footnote>
  <w:footnote w:type="continuationSeparator" w:id="0">
    <w:p w:rsidR="00AA1613" w:rsidRDefault="00AA1613" w:rsidP="00D11D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17E7"/>
    <w:rsid w:val="00004F29"/>
    <w:rsid w:val="000148BC"/>
    <w:rsid w:val="00024DF7"/>
    <w:rsid w:val="00031A29"/>
    <w:rsid w:val="00040A1C"/>
    <w:rsid w:val="00073E77"/>
    <w:rsid w:val="000D17E7"/>
    <w:rsid w:val="000F6B16"/>
    <w:rsid w:val="001274E5"/>
    <w:rsid w:val="00132DF1"/>
    <w:rsid w:val="00133A5F"/>
    <w:rsid w:val="00140A0E"/>
    <w:rsid w:val="001462A1"/>
    <w:rsid w:val="0018488B"/>
    <w:rsid w:val="001B5856"/>
    <w:rsid w:val="001B6EF8"/>
    <w:rsid w:val="001C1263"/>
    <w:rsid w:val="001D2220"/>
    <w:rsid w:val="001D4C75"/>
    <w:rsid w:val="00236CE5"/>
    <w:rsid w:val="002529E9"/>
    <w:rsid w:val="00265BFF"/>
    <w:rsid w:val="0027081F"/>
    <w:rsid w:val="00277432"/>
    <w:rsid w:val="00281266"/>
    <w:rsid w:val="00287662"/>
    <w:rsid w:val="00291F8C"/>
    <w:rsid w:val="002C753F"/>
    <w:rsid w:val="002D0EC6"/>
    <w:rsid w:val="00362485"/>
    <w:rsid w:val="00390E47"/>
    <w:rsid w:val="003A39BE"/>
    <w:rsid w:val="003B4F04"/>
    <w:rsid w:val="003E58CC"/>
    <w:rsid w:val="00403F46"/>
    <w:rsid w:val="0042510A"/>
    <w:rsid w:val="0045389C"/>
    <w:rsid w:val="004E4317"/>
    <w:rsid w:val="005024F9"/>
    <w:rsid w:val="00517A2F"/>
    <w:rsid w:val="00560CD5"/>
    <w:rsid w:val="00570257"/>
    <w:rsid w:val="005A57A9"/>
    <w:rsid w:val="005C4ABC"/>
    <w:rsid w:val="005D4E1D"/>
    <w:rsid w:val="005F4BBE"/>
    <w:rsid w:val="006061A0"/>
    <w:rsid w:val="00607247"/>
    <w:rsid w:val="00626DA2"/>
    <w:rsid w:val="00633EE8"/>
    <w:rsid w:val="0064627F"/>
    <w:rsid w:val="00647153"/>
    <w:rsid w:val="00650AAB"/>
    <w:rsid w:val="00651353"/>
    <w:rsid w:val="00660DD7"/>
    <w:rsid w:val="006715B8"/>
    <w:rsid w:val="0067185B"/>
    <w:rsid w:val="00673FDE"/>
    <w:rsid w:val="006E697A"/>
    <w:rsid w:val="006F2D85"/>
    <w:rsid w:val="006F334C"/>
    <w:rsid w:val="00765551"/>
    <w:rsid w:val="00775728"/>
    <w:rsid w:val="0078102C"/>
    <w:rsid w:val="007C1D72"/>
    <w:rsid w:val="007D1DC4"/>
    <w:rsid w:val="007E7C08"/>
    <w:rsid w:val="007F0FA5"/>
    <w:rsid w:val="00815A70"/>
    <w:rsid w:val="00844EB8"/>
    <w:rsid w:val="00891C52"/>
    <w:rsid w:val="00896655"/>
    <w:rsid w:val="008B465A"/>
    <w:rsid w:val="008B4F28"/>
    <w:rsid w:val="008D5CA3"/>
    <w:rsid w:val="008E583F"/>
    <w:rsid w:val="00913149"/>
    <w:rsid w:val="00924384"/>
    <w:rsid w:val="00941E77"/>
    <w:rsid w:val="00957D07"/>
    <w:rsid w:val="009A4F35"/>
    <w:rsid w:val="009B0562"/>
    <w:rsid w:val="009C59DB"/>
    <w:rsid w:val="00A13830"/>
    <w:rsid w:val="00A61065"/>
    <w:rsid w:val="00A74462"/>
    <w:rsid w:val="00A83CC2"/>
    <w:rsid w:val="00AA1613"/>
    <w:rsid w:val="00AD7992"/>
    <w:rsid w:val="00AE3718"/>
    <w:rsid w:val="00AF0514"/>
    <w:rsid w:val="00B0243C"/>
    <w:rsid w:val="00B065E0"/>
    <w:rsid w:val="00B201C0"/>
    <w:rsid w:val="00B4694B"/>
    <w:rsid w:val="00B90819"/>
    <w:rsid w:val="00BA6834"/>
    <w:rsid w:val="00BB5C2B"/>
    <w:rsid w:val="00BD06C1"/>
    <w:rsid w:val="00BD6B4B"/>
    <w:rsid w:val="00BE44F5"/>
    <w:rsid w:val="00BF2859"/>
    <w:rsid w:val="00BF7E48"/>
    <w:rsid w:val="00C70C77"/>
    <w:rsid w:val="00C864DC"/>
    <w:rsid w:val="00C95BB4"/>
    <w:rsid w:val="00CD152C"/>
    <w:rsid w:val="00CE522A"/>
    <w:rsid w:val="00CF0F35"/>
    <w:rsid w:val="00D10FCE"/>
    <w:rsid w:val="00D11DCC"/>
    <w:rsid w:val="00E23765"/>
    <w:rsid w:val="00E24CCA"/>
    <w:rsid w:val="00E25B38"/>
    <w:rsid w:val="00E27185"/>
    <w:rsid w:val="00E327CE"/>
    <w:rsid w:val="00E42209"/>
    <w:rsid w:val="00E42FF4"/>
    <w:rsid w:val="00E719FC"/>
    <w:rsid w:val="00E801A2"/>
    <w:rsid w:val="00E809AD"/>
    <w:rsid w:val="00EC5A46"/>
    <w:rsid w:val="00F1203A"/>
    <w:rsid w:val="00F134F8"/>
    <w:rsid w:val="00F13E7F"/>
    <w:rsid w:val="00F161E8"/>
    <w:rsid w:val="00F30620"/>
    <w:rsid w:val="00F40A45"/>
    <w:rsid w:val="00F5062E"/>
    <w:rsid w:val="00F67858"/>
    <w:rsid w:val="00F73319"/>
    <w:rsid w:val="00F83E8F"/>
    <w:rsid w:val="00FD1AAC"/>
    <w:rsid w:val="00FD4D6A"/>
    <w:rsid w:val="00FD4F61"/>
    <w:rsid w:val="00FD543C"/>
    <w:rsid w:val="00FD7223"/>
    <w:rsid w:val="00FE5D75"/>
    <w:rsid w:val="00FE6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AA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2D0EC6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D11D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11DC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11D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11DCC"/>
    <w:rPr>
      <w:rFonts w:cs="Times New Roman"/>
      <w:sz w:val="18"/>
      <w:szCs w:val="18"/>
    </w:rPr>
  </w:style>
  <w:style w:type="character" w:customStyle="1" w:styleId="BodyTextChar1">
    <w:name w:val="Body Text Char1"/>
    <w:uiPriority w:val="99"/>
    <w:locked/>
    <w:rsid w:val="00F1203A"/>
    <w:rPr>
      <w:sz w:val="24"/>
    </w:rPr>
  </w:style>
  <w:style w:type="paragraph" w:styleId="BodyText">
    <w:name w:val="Body Text"/>
    <w:basedOn w:val="Normal"/>
    <w:link w:val="BodyTextChar"/>
    <w:uiPriority w:val="99"/>
    <w:rsid w:val="00F1203A"/>
    <w:pPr>
      <w:spacing w:after="120"/>
    </w:pPr>
    <w:rPr>
      <w:kern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C753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46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111</TotalTime>
  <Pages>3</Pages>
  <Words>232</Words>
  <Characters>1323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nemoho</dc:creator>
  <cp:keywords/>
  <dc:description/>
  <cp:lastModifiedBy>微软用户</cp:lastModifiedBy>
  <cp:revision>117</cp:revision>
  <dcterms:created xsi:type="dcterms:W3CDTF">2012-10-18T03:30:00Z</dcterms:created>
  <dcterms:modified xsi:type="dcterms:W3CDTF">2012-10-30T02:41:00Z</dcterms:modified>
</cp:coreProperties>
</file>